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36"/>
        <w:tblW w:w="0" w:type="auto"/>
        <w:tblLook w:val="00A0"/>
      </w:tblPr>
      <w:tblGrid>
        <w:gridCol w:w="8647"/>
        <w:gridCol w:w="5812"/>
      </w:tblGrid>
      <w:tr w:rsidR="008C2816" w:rsidRPr="009376FE" w:rsidTr="0051233C">
        <w:trPr>
          <w:trHeight w:val="1411"/>
        </w:trPr>
        <w:tc>
          <w:tcPr>
            <w:tcW w:w="8647" w:type="dxa"/>
          </w:tcPr>
          <w:p w:rsidR="008C2816" w:rsidRPr="009376FE" w:rsidRDefault="008C2816" w:rsidP="00512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8C2816" w:rsidRPr="009376FE" w:rsidRDefault="008C2816" w:rsidP="0051233C">
            <w:pPr>
              <w:autoSpaceDE w:val="0"/>
              <w:autoSpaceDN w:val="0"/>
              <w:ind w:left="-67" w:firstLine="67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Приложение № 1</w:t>
            </w:r>
          </w:p>
          <w:p w:rsidR="008C2816" w:rsidRPr="009376FE" w:rsidRDefault="008C2816" w:rsidP="0051233C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к Паспорту муниципальной програ</w:t>
            </w:r>
            <w:r w:rsidRPr="009376FE">
              <w:rPr>
                <w:sz w:val="24"/>
                <w:szCs w:val="24"/>
              </w:rPr>
              <w:t>м</w:t>
            </w:r>
            <w:r w:rsidRPr="009376FE">
              <w:rPr>
                <w:sz w:val="24"/>
                <w:szCs w:val="24"/>
              </w:rPr>
              <w:t>мы«Реформирование и модернизация жили</w:t>
            </w:r>
            <w:r w:rsidRPr="009376FE">
              <w:rPr>
                <w:sz w:val="24"/>
                <w:szCs w:val="24"/>
              </w:rPr>
              <w:t>щ</w:t>
            </w:r>
            <w:r w:rsidRPr="009376FE">
              <w:rPr>
                <w:sz w:val="24"/>
                <w:szCs w:val="24"/>
              </w:rPr>
              <w:t>но-коммунального хозяйства и повышение энергетич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 xml:space="preserve">ской эффективности на территории муниципального образования Леонтьевский сельсовет в 2014-2016 гг.» </w:t>
            </w:r>
          </w:p>
        </w:tc>
      </w:tr>
    </w:tbl>
    <w:p w:rsidR="008C2816" w:rsidRPr="009376FE" w:rsidRDefault="008C2816" w:rsidP="0028201D">
      <w:pPr>
        <w:pStyle w:val="ConsPlusNormal"/>
        <w:widowControl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C2816" w:rsidRPr="009376FE" w:rsidRDefault="008C2816" w:rsidP="0028201D">
      <w:pPr>
        <w:pStyle w:val="ConsPlusNormal"/>
        <w:widowControl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76FE">
        <w:rPr>
          <w:rFonts w:ascii="Times New Roman" w:hAnsi="Times New Roman" w:cs="Times New Roman"/>
          <w:bCs/>
          <w:sz w:val="24"/>
          <w:szCs w:val="24"/>
        </w:rPr>
        <w:t>Цель, целевые показатели, задачи, показатели результативности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961"/>
        <w:gridCol w:w="2126"/>
        <w:gridCol w:w="1985"/>
        <w:gridCol w:w="1843"/>
        <w:gridCol w:w="850"/>
        <w:gridCol w:w="851"/>
        <w:gridCol w:w="850"/>
        <w:gridCol w:w="851"/>
      </w:tblGrid>
      <w:tr w:rsidR="008C2816" w:rsidRPr="009376FE" w:rsidTr="004C3DEC">
        <w:trPr>
          <w:trHeight w:val="1150"/>
        </w:trPr>
        <w:tc>
          <w:tcPr>
            <w:tcW w:w="85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Цель, задачи,  показатели результатов</w:t>
            </w:r>
          </w:p>
        </w:tc>
        <w:tc>
          <w:tcPr>
            <w:tcW w:w="2126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5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 xml:space="preserve">Вес 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результативн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850" w:type="dxa"/>
          </w:tcPr>
          <w:p w:rsidR="008C2816" w:rsidRPr="009376FE" w:rsidRDefault="008C2816" w:rsidP="004C3DEC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2013 год</w:t>
            </w:r>
          </w:p>
        </w:tc>
        <w:tc>
          <w:tcPr>
            <w:tcW w:w="851" w:type="dxa"/>
          </w:tcPr>
          <w:p w:rsidR="008C2816" w:rsidRPr="009376FE" w:rsidRDefault="008C2816" w:rsidP="004C3DEC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2014 год</w:t>
            </w:r>
          </w:p>
        </w:tc>
        <w:tc>
          <w:tcPr>
            <w:tcW w:w="850" w:type="dxa"/>
          </w:tcPr>
          <w:p w:rsidR="008C2816" w:rsidRPr="009376FE" w:rsidRDefault="008C2816" w:rsidP="004C3DEC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2015 год</w:t>
            </w:r>
          </w:p>
        </w:tc>
        <w:tc>
          <w:tcPr>
            <w:tcW w:w="851" w:type="dxa"/>
          </w:tcPr>
          <w:p w:rsidR="008C2816" w:rsidRPr="009376FE" w:rsidRDefault="008C2816" w:rsidP="00F11688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2016 год</w:t>
            </w:r>
          </w:p>
        </w:tc>
      </w:tr>
      <w:tr w:rsidR="008C2816" w:rsidRPr="009376FE" w:rsidTr="00D97BE0">
        <w:trPr>
          <w:trHeight w:val="1150"/>
        </w:trPr>
        <w:tc>
          <w:tcPr>
            <w:tcW w:w="851" w:type="dxa"/>
          </w:tcPr>
          <w:p w:rsidR="008C2816" w:rsidRPr="009376FE" w:rsidRDefault="008C2816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7" w:type="dxa"/>
            <w:gridSpan w:val="8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Цель: комплексное решение проблем благоустройства по улучшению внешнего вида территории Леонтьевского сельсовета, повышению комфортности жизни граждан, обеспечению безопасного транспортного сообщения на а</w:t>
            </w:r>
            <w:r w:rsidRPr="009376FE">
              <w:rPr>
                <w:sz w:val="24"/>
                <w:szCs w:val="24"/>
              </w:rPr>
              <w:t>в</w:t>
            </w:r>
            <w:r w:rsidRPr="009376FE">
              <w:rPr>
                <w:sz w:val="24"/>
                <w:szCs w:val="24"/>
              </w:rPr>
              <w:t>томобильных дорогах общего пользования, обеспечение безопасности проживания жителей, создание комфортной среды проживания</w:t>
            </w:r>
          </w:p>
        </w:tc>
      </w:tr>
      <w:tr w:rsidR="008C2816" w:rsidRPr="009376FE" w:rsidTr="004C3DEC">
        <w:trPr>
          <w:trHeight w:val="344"/>
        </w:trPr>
        <w:tc>
          <w:tcPr>
            <w:tcW w:w="851" w:type="dxa"/>
          </w:tcPr>
          <w:p w:rsidR="008C2816" w:rsidRPr="009376FE" w:rsidRDefault="008C2816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C777C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Процент соответствия объектов инж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нерных коммуникаций, нормативным требованиям</w:t>
            </w:r>
          </w:p>
        </w:tc>
        <w:tc>
          <w:tcPr>
            <w:tcW w:w="2126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 от общей пр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тяженности и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женерных комм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никаций</w:t>
            </w:r>
          </w:p>
        </w:tc>
        <w:tc>
          <w:tcPr>
            <w:tcW w:w="1985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C2816" w:rsidRPr="009376FE" w:rsidRDefault="008C2816" w:rsidP="00F11688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57,6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57,97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58,34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58,7</w:t>
            </w:r>
          </w:p>
        </w:tc>
      </w:tr>
      <w:tr w:rsidR="008C2816" w:rsidRPr="009376FE" w:rsidTr="004C3DEC">
        <w:trPr>
          <w:trHeight w:val="344"/>
        </w:trPr>
        <w:tc>
          <w:tcPr>
            <w:tcW w:w="851" w:type="dxa"/>
          </w:tcPr>
          <w:p w:rsidR="008C2816" w:rsidRPr="009376FE" w:rsidRDefault="008C2816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4535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Уровень внешней благоустроенности терр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тории</w:t>
            </w:r>
          </w:p>
        </w:tc>
        <w:tc>
          <w:tcPr>
            <w:tcW w:w="212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от общей пл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щади те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ритории Лео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тьевского  сельсовета</w:t>
            </w:r>
          </w:p>
        </w:tc>
        <w:tc>
          <w:tcPr>
            <w:tcW w:w="1985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C2816" w:rsidRPr="009376FE" w:rsidTr="004C3DEC">
        <w:trPr>
          <w:trHeight w:val="405"/>
        </w:trPr>
        <w:tc>
          <w:tcPr>
            <w:tcW w:w="851" w:type="dxa"/>
          </w:tcPr>
          <w:p w:rsidR="008C2816" w:rsidRPr="009376FE" w:rsidRDefault="008C2816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453595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Процент протяженности автомобильных д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рог общего пользования мес</w:t>
            </w:r>
            <w:r w:rsidRPr="009376FE">
              <w:rPr>
                <w:sz w:val="24"/>
                <w:szCs w:val="24"/>
              </w:rPr>
              <w:t>т</w:t>
            </w:r>
            <w:r w:rsidRPr="009376FE">
              <w:rPr>
                <w:sz w:val="24"/>
                <w:szCs w:val="24"/>
              </w:rPr>
              <w:t>ного значения, соответствующих но</w:t>
            </w:r>
            <w:r w:rsidRPr="009376FE">
              <w:rPr>
                <w:sz w:val="24"/>
                <w:szCs w:val="24"/>
              </w:rPr>
              <w:t>р</w:t>
            </w:r>
            <w:r w:rsidRPr="009376FE">
              <w:rPr>
                <w:sz w:val="24"/>
                <w:szCs w:val="24"/>
              </w:rPr>
              <w:t>мативным требованиям</w:t>
            </w:r>
          </w:p>
        </w:tc>
        <w:tc>
          <w:tcPr>
            <w:tcW w:w="2126" w:type="dxa"/>
          </w:tcPr>
          <w:p w:rsidR="008C2816" w:rsidRPr="009376FE" w:rsidRDefault="008C2816" w:rsidP="00C777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от общей пр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тяженности дорог местного знач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C2816" w:rsidRPr="009376FE" w:rsidTr="004C3DEC">
        <w:trPr>
          <w:trHeight w:val="411"/>
        </w:trPr>
        <w:tc>
          <w:tcPr>
            <w:tcW w:w="851" w:type="dxa"/>
          </w:tcPr>
          <w:p w:rsidR="008C2816" w:rsidRPr="009376FE" w:rsidRDefault="008C2816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B342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Уровень обеспеченности средствами и и</w:t>
            </w:r>
            <w:r w:rsidRPr="009376FE">
              <w:rPr>
                <w:sz w:val="24"/>
                <w:szCs w:val="24"/>
              </w:rPr>
              <w:t>с</w:t>
            </w:r>
            <w:r w:rsidRPr="009376FE">
              <w:rPr>
                <w:sz w:val="24"/>
                <w:szCs w:val="24"/>
              </w:rPr>
              <w:t>точниками противопожарной без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 xml:space="preserve">пасности </w:t>
            </w:r>
          </w:p>
        </w:tc>
        <w:tc>
          <w:tcPr>
            <w:tcW w:w="2126" w:type="dxa"/>
          </w:tcPr>
          <w:p w:rsidR="008C2816" w:rsidRPr="009376FE" w:rsidRDefault="008C2816" w:rsidP="000D3E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обеспече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985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C2816" w:rsidRPr="009376FE" w:rsidRDefault="008C2816" w:rsidP="00A73891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8C2816" w:rsidRPr="009376FE" w:rsidTr="004C3DEC">
        <w:trPr>
          <w:trHeight w:val="411"/>
        </w:trPr>
        <w:tc>
          <w:tcPr>
            <w:tcW w:w="851" w:type="dxa"/>
          </w:tcPr>
          <w:p w:rsidR="008C2816" w:rsidRPr="009376FE" w:rsidRDefault="008C2816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B342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Процент населения, обладающего зн</w:t>
            </w:r>
            <w:r w:rsidRPr="009376FE">
              <w:rPr>
                <w:sz w:val="24"/>
                <w:szCs w:val="24"/>
              </w:rPr>
              <w:t>а</w:t>
            </w:r>
            <w:r w:rsidRPr="009376FE">
              <w:rPr>
                <w:sz w:val="24"/>
                <w:szCs w:val="24"/>
              </w:rPr>
              <w:t>ниями в области противопожарной безопасности</w:t>
            </w:r>
          </w:p>
        </w:tc>
        <w:tc>
          <w:tcPr>
            <w:tcW w:w="212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от общей чи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ленности насел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ния Леонтьевск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го  сельсовета</w:t>
            </w:r>
          </w:p>
        </w:tc>
        <w:tc>
          <w:tcPr>
            <w:tcW w:w="1985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39,5</w:t>
            </w:r>
          </w:p>
        </w:tc>
      </w:tr>
      <w:tr w:rsidR="008C2816" w:rsidRPr="009376FE" w:rsidTr="004C3DEC">
        <w:trPr>
          <w:trHeight w:val="276"/>
        </w:trPr>
        <w:tc>
          <w:tcPr>
            <w:tcW w:w="851" w:type="dxa"/>
          </w:tcPr>
          <w:p w:rsidR="008C2816" w:rsidRPr="009376FE" w:rsidRDefault="008C2816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4535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Процент граждан, информированных о пр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вилах поведения при возникнов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нии ЧС и по противодействию экстр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мизму и терроризму</w:t>
            </w:r>
          </w:p>
        </w:tc>
        <w:tc>
          <w:tcPr>
            <w:tcW w:w="212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от общей чи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ленности насел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ния Леонтьевск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го  сельсовета</w:t>
            </w:r>
          </w:p>
        </w:tc>
        <w:tc>
          <w:tcPr>
            <w:tcW w:w="1985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21,5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23,0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24,5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1.1</w:t>
            </w:r>
          </w:p>
        </w:tc>
        <w:tc>
          <w:tcPr>
            <w:tcW w:w="14317" w:type="dxa"/>
            <w:gridSpan w:val="8"/>
            <w:vAlign w:val="center"/>
          </w:tcPr>
          <w:p w:rsidR="008C2816" w:rsidRPr="009376FE" w:rsidRDefault="008C2816" w:rsidP="00F11688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Задача 1. Комплексное решение проблем благоустройства по повышению комфортности проживания населения и по улучшению вне</w:t>
            </w:r>
            <w:r w:rsidRPr="009376FE">
              <w:rPr>
                <w:sz w:val="24"/>
                <w:szCs w:val="24"/>
              </w:rPr>
              <w:t>ш</w:t>
            </w:r>
            <w:r w:rsidRPr="009376FE">
              <w:rPr>
                <w:sz w:val="24"/>
                <w:szCs w:val="24"/>
              </w:rPr>
              <w:t>него вида территории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2D1A2B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1.1.1</w:t>
            </w:r>
          </w:p>
        </w:tc>
        <w:tc>
          <w:tcPr>
            <w:tcW w:w="14317" w:type="dxa"/>
            <w:gridSpan w:val="8"/>
          </w:tcPr>
          <w:p w:rsidR="008C2816" w:rsidRPr="009376FE" w:rsidRDefault="008C2816" w:rsidP="00F11688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Подпрограмма 1 «Благоустройство»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Уровень износа коммунальной инфрастру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212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 от общей пр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тяженности ко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мунальной и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фраструкт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</w:p>
        </w:tc>
        <w:tc>
          <w:tcPr>
            <w:tcW w:w="1985" w:type="dxa"/>
          </w:tcPr>
          <w:p w:rsidR="008C2816" w:rsidRPr="009376FE" w:rsidRDefault="008C2816" w:rsidP="0098284E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8C2816" w:rsidRPr="009376FE" w:rsidRDefault="008C2816" w:rsidP="0098284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6FE">
              <w:rPr>
                <w:rFonts w:ascii="Times New Roman" w:hAnsi="Times New Roman"/>
                <w:sz w:val="24"/>
                <w:szCs w:val="24"/>
              </w:rPr>
              <w:t>Статистич</w:t>
            </w:r>
            <w:r w:rsidRPr="009376FE">
              <w:rPr>
                <w:rFonts w:ascii="Times New Roman" w:hAnsi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/>
                <w:sz w:val="24"/>
                <w:szCs w:val="24"/>
              </w:rPr>
              <w:t>ская отче</w:t>
            </w:r>
            <w:r w:rsidRPr="009376FE">
              <w:rPr>
                <w:rFonts w:ascii="Times New Roman" w:hAnsi="Times New Roman"/>
                <w:sz w:val="24"/>
                <w:szCs w:val="24"/>
              </w:rPr>
              <w:t>т</w:t>
            </w:r>
            <w:r w:rsidRPr="009376FE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37,79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37,46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37,13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0D3E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Доля общей протяженности освещенных ча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 xml:space="preserve">тей улиц </w:t>
            </w:r>
          </w:p>
        </w:tc>
        <w:tc>
          <w:tcPr>
            <w:tcW w:w="212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от общей пр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тяженности улиц</w:t>
            </w:r>
          </w:p>
        </w:tc>
        <w:tc>
          <w:tcPr>
            <w:tcW w:w="1985" w:type="dxa"/>
          </w:tcPr>
          <w:p w:rsidR="008C2816" w:rsidRPr="009376FE" w:rsidRDefault="008C2816" w:rsidP="0098284E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8C2816" w:rsidRPr="009376FE" w:rsidRDefault="008C2816" w:rsidP="0098284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6FE">
              <w:rPr>
                <w:rFonts w:ascii="Times New Roman" w:hAnsi="Times New Roman"/>
                <w:sz w:val="24"/>
                <w:szCs w:val="24"/>
              </w:rPr>
              <w:t>Статистич</w:t>
            </w:r>
            <w:r w:rsidRPr="009376FE">
              <w:rPr>
                <w:rFonts w:ascii="Times New Roman" w:hAnsi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/>
                <w:sz w:val="24"/>
                <w:szCs w:val="24"/>
              </w:rPr>
              <w:t>ская отче</w:t>
            </w:r>
            <w:r w:rsidRPr="009376FE">
              <w:rPr>
                <w:rFonts w:ascii="Times New Roman" w:hAnsi="Times New Roman"/>
                <w:sz w:val="24"/>
                <w:szCs w:val="24"/>
              </w:rPr>
              <w:t>т</w:t>
            </w:r>
            <w:r w:rsidRPr="009376FE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Доля общей площади благоустроенной те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ритории в пределах Леонтьевского сельсов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  <w:tc>
          <w:tcPr>
            <w:tcW w:w="2126" w:type="dxa"/>
          </w:tcPr>
          <w:p w:rsidR="008C2816" w:rsidRPr="009376FE" w:rsidRDefault="008C2816" w:rsidP="000D3E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от общей пл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щади те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 xml:space="preserve">ритории </w:t>
            </w:r>
          </w:p>
        </w:tc>
        <w:tc>
          <w:tcPr>
            <w:tcW w:w="1985" w:type="dxa"/>
          </w:tcPr>
          <w:p w:rsidR="008C2816" w:rsidRPr="009376FE" w:rsidRDefault="008C2816" w:rsidP="0098284E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0,1</w:t>
            </w:r>
          </w:p>
        </w:tc>
        <w:tc>
          <w:tcPr>
            <w:tcW w:w="1843" w:type="dxa"/>
          </w:tcPr>
          <w:p w:rsidR="008C2816" w:rsidRPr="009376FE" w:rsidRDefault="008C2816" w:rsidP="0098284E">
            <w:pPr>
              <w:pStyle w:val="Header"/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Статистич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ская отче</w:t>
            </w:r>
            <w:r w:rsidRPr="009376FE">
              <w:rPr>
                <w:sz w:val="24"/>
                <w:szCs w:val="24"/>
              </w:rPr>
              <w:t>т</w:t>
            </w:r>
            <w:r w:rsidRPr="009376FE">
              <w:rPr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br w:type="page"/>
              <w:t>1.2</w:t>
            </w:r>
          </w:p>
        </w:tc>
        <w:tc>
          <w:tcPr>
            <w:tcW w:w="14317" w:type="dxa"/>
            <w:gridSpan w:val="8"/>
          </w:tcPr>
          <w:p w:rsidR="008C2816" w:rsidRPr="009376FE" w:rsidRDefault="008C2816" w:rsidP="00F11688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Задача 2. Достижение требуемого технического и эксплуатационного состояния автомобильных дорог общего пол</w:t>
            </w:r>
            <w:r w:rsidRPr="009376FE">
              <w:rPr>
                <w:sz w:val="24"/>
                <w:szCs w:val="24"/>
              </w:rPr>
              <w:t>ь</w:t>
            </w:r>
            <w:r w:rsidRPr="009376FE">
              <w:rPr>
                <w:sz w:val="24"/>
                <w:szCs w:val="24"/>
              </w:rPr>
              <w:t>зования местного значения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4317" w:type="dxa"/>
            <w:gridSpan w:val="8"/>
          </w:tcPr>
          <w:p w:rsidR="008C2816" w:rsidRPr="009376FE" w:rsidRDefault="008C2816" w:rsidP="00F11688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Подпрограмма 2 «Дороги общего пользования местного значения»</w:t>
            </w:r>
          </w:p>
        </w:tc>
      </w:tr>
    </w:tbl>
    <w:p w:rsidR="008C2816" w:rsidRPr="009376FE" w:rsidRDefault="008C2816">
      <w:pPr>
        <w:rPr>
          <w:sz w:val="24"/>
          <w:szCs w:val="24"/>
        </w:rPr>
      </w:pPr>
      <w:r w:rsidRPr="009376FE">
        <w:rPr>
          <w:sz w:val="24"/>
          <w:szCs w:val="24"/>
        </w:rPr>
        <w:br w:type="page"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961"/>
        <w:gridCol w:w="2126"/>
        <w:gridCol w:w="1985"/>
        <w:gridCol w:w="1843"/>
        <w:gridCol w:w="850"/>
        <w:gridCol w:w="851"/>
        <w:gridCol w:w="850"/>
        <w:gridCol w:w="851"/>
      </w:tblGrid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CC3E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Доля общей протяженности автом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бильных дорог общего пользования местного знач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ния, соответствующих нормативным треб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ваниям</w:t>
            </w:r>
          </w:p>
        </w:tc>
        <w:tc>
          <w:tcPr>
            <w:tcW w:w="212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от общей пр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тяженности дорог Леонт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евского  сел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</w:p>
        </w:tc>
        <w:tc>
          <w:tcPr>
            <w:tcW w:w="1985" w:type="dxa"/>
          </w:tcPr>
          <w:p w:rsidR="008C2816" w:rsidRPr="009376FE" w:rsidRDefault="008C2816" w:rsidP="0098284E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8C2816" w:rsidRPr="009376FE" w:rsidRDefault="008C2816" w:rsidP="0098284E">
            <w:pPr>
              <w:pStyle w:val="Header"/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Статистич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ская отче</w:t>
            </w:r>
            <w:r w:rsidRPr="009376FE">
              <w:rPr>
                <w:sz w:val="24"/>
                <w:szCs w:val="24"/>
              </w:rPr>
              <w:t>т</w:t>
            </w:r>
            <w:r w:rsidRPr="009376FE">
              <w:rPr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317" w:type="dxa"/>
            <w:gridSpan w:val="8"/>
          </w:tcPr>
          <w:p w:rsidR="008C2816" w:rsidRPr="009376FE" w:rsidRDefault="008C2816" w:rsidP="00F11688">
            <w:pPr>
              <w:jc w:val="both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 xml:space="preserve">Задача 3. </w:t>
            </w:r>
            <w:r w:rsidRPr="009376FE">
              <w:rPr>
                <w:sz w:val="24"/>
                <w:szCs w:val="24"/>
              </w:rPr>
              <w:t>Создание необходимых условий для обеспечения мер первичной пожарной безопасности, защите жизни и здоровья населения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4317" w:type="dxa"/>
            <w:gridSpan w:val="8"/>
          </w:tcPr>
          <w:p w:rsidR="008C2816" w:rsidRPr="009376FE" w:rsidRDefault="008C2816" w:rsidP="003D7231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Мероприятия по обеспечению мер противопожарной безопасности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3D7231">
            <w:pPr>
              <w:pStyle w:val="ConsPlusCell"/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Доля</w:t>
            </w:r>
            <w:r w:rsidRPr="009376FE">
              <w:rPr>
                <w:sz w:val="24"/>
                <w:szCs w:val="24"/>
                <w:lang w:eastAsia="ru-RU"/>
              </w:rPr>
              <w:t xml:space="preserve"> обеспеченности средствами и источн</w:t>
            </w:r>
            <w:r w:rsidRPr="009376FE">
              <w:rPr>
                <w:sz w:val="24"/>
                <w:szCs w:val="24"/>
                <w:lang w:eastAsia="ru-RU"/>
              </w:rPr>
              <w:t>и</w:t>
            </w:r>
            <w:r w:rsidRPr="009376FE">
              <w:rPr>
                <w:sz w:val="24"/>
                <w:szCs w:val="24"/>
                <w:lang w:eastAsia="ru-RU"/>
              </w:rPr>
              <w:t>ками противопожарной безопасности, соо</w:t>
            </w:r>
            <w:r w:rsidRPr="009376FE">
              <w:rPr>
                <w:sz w:val="24"/>
                <w:szCs w:val="24"/>
                <w:lang w:eastAsia="ru-RU"/>
              </w:rPr>
              <w:t>т</w:t>
            </w:r>
            <w:r w:rsidRPr="009376FE">
              <w:rPr>
                <w:sz w:val="24"/>
                <w:szCs w:val="24"/>
                <w:lang w:eastAsia="ru-RU"/>
              </w:rPr>
              <w:t>ветствующими нормати</w:t>
            </w:r>
            <w:r w:rsidRPr="009376FE">
              <w:rPr>
                <w:sz w:val="24"/>
                <w:szCs w:val="24"/>
                <w:lang w:eastAsia="ru-RU"/>
              </w:rPr>
              <w:t>в</w:t>
            </w:r>
            <w:r w:rsidRPr="009376FE">
              <w:rPr>
                <w:sz w:val="24"/>
                <w:szCs w:val="24"/>
                <w:lang w:eastAsia="ru-RU"/>
              </w:rPr>
              <w:t>ным требованиям</w:t>
            </w:r>
          </w:p>
        </w:tc>
        <w:tc>
          <w:tcPr>
            <w:tcW w:w="2126" w:type="dxa"/>
          </w:tcPr>
          <w:p w:rsidR="008C2816" w:rsidRPr="009376FE" w:rsidRDefault="008C2816" w:rsidP="00CC3EA7">
            <w:pPr>
              <w:pStyle w:val="ConsPlusCell"/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% обеспече</w:t>
            </w:r>
            <w:r w:rsidRPr="009376FE">
              <w:rPr>
                <w:sz w:val="24"/>
                <w:szCs w:val="24"/>
              </w:rPr>
              <w:t>н</w:t>
            </w:r>
            <w:r w:rsidRPr="009376FE">
              <w:rPr>
                <w:sz w:val="24"/>
                <w:szCs w:val="24"/>
              </w:rPr>
              <w:t>ности средствами пр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тив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пожарной безопасности</w:t>
            </w:r>
          </w:p>
        </w:tc>
        <w:tc>
          <w:tcPr>
            <w:tcW w:w="1985" w:type="dxa"/>
          </w:tcPr>
          <w:p w:rsidR="008C2816" w:rsidRPr="009376FE" w:rsidRDefault="008C2816" w:rsidP="0098284E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0,1</w:t>
            </w:r>
          </w:p>
        </w:tc>
        <w:tc>
          <w:tcPr>
            <w:tcW w:w="1843" w:type="dxa"/>
          </w:tcPr>
          <w:p w:rsidR="008C2816" w:rsidRPr="009376FE" w:rsidRDefault="008C2816" w:rsidP="0098284E">
            <w:pPr>
              <w:pStyle w:val="Header"/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Статистич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ская отче</w:t>
            </w:r>
            <w:r w:rsidRPr="009376FE">
              <w:rPr>
                <w:sz w:val="24"/>
                <w:szCs w:val="24"/>
              </w:rPr>
              <w:t>т</w:t>
            </w:r>
            <w:r w:rsidRPr="009376FE">
              <w:rPr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8C2816" w:rsidRPr="009376FE" w:rsidRDefault="008C2816" w:rsidP="0098284E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851" w:type="dxa"/>
          </w:tcPr>
          <w:p w:rsidR="008C2816" w:rsidRPr="009376FE" w:rsidRDefault="008C2816" w:rsidP="004C3DEC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CC3EA7">
            <w:pPr>
              <w:pStyle w:val="ConsPlusCell"/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  <w:lang w:eastAsia="ru-RU"/>
              </w:rPr>
              <w:t xml:space="preserve">Доля граждан, обладающих знаниями </w:t>
            </w:r>
            <w:r w:rsidRPr="009376FE">
              <w:rPr>
                <w:sz w:val="24"/>
                <w:szCs w:val="24"/>
              </w:rPr>
              <w:t>в о</w:t>
            </w:r>
            <w:r w:rsidRPr="009376FE">
              <w:rPr>
                <w:sz w:val="24"/>
                <w:szCs w:val="24"/>
              </w:rPr>
              <w:t>б</w:t>
            </w:r>
            <w:r w:rsidRPr="009376FE">
              <w:rPr>
                <w:sz w:val="24"/>
                <w:szCs w:val="24"/>
              </w:rPr>
              <w:t>ласти противопожарной безопасн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сти</w:t>
            </w:r>
            <w:r w:rsidRPr="009376FE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8C2816" w:rsidRPr="009376FE" w:rsidRDefault="008C2816" w:rsidP="00D97BE0">
            <w:pPr>
              <w:pStyle w:val="ConsPlusCell"/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% от общей чи</w:t>
            </w:r>
            <w:r w:rsidRPr="009376FE">
              <w:rPr>
                <w:sz w:val="24"/>
                <w:szCs w:val="24"/>
              </w:rPr>
              <w:t>с</w:t>
            </w:r>
            <w:r w:rsidRPr="009376FE">
              <w:rPr>
                <w:sz w:val="24"/>
                <w:szCs w:val="24"/>
              </w:rPr>
              <w:t>ленности насел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ния Леонтьевск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го  сельсовета</w:t>
            </w:r>
          </w:p>
        </w:tc>
        <w:tc>
          <w:tcPr>
            <w:tcW w:w="1985" w:type="dxa"/>
          </w:tcPr>
          <w:p w:rsidR="008C2816" w:rsidRPr="009376FE" w:rsidRDefault="008C2816" w:rsidP="0098284E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0,1</w:t>
            </w:r>
          </w:p>
        </w:tc>
        <w:tc>
          <w:tcPr>
            <w:tcW w:w="1843" w:type="dxa"/>
          </w:tcPr>
          <w:p w:rsidR="008C2816" w:rsidRPr="009376FE" w:rsidRDefault="008C2816" w:rsidP="0098284E">
            <w:pPr>
              <w:pStyle w:val="Header"/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Статистич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ская отче</w:t>
            </w:r>
            <w:r w:rsidRPr="009376FE">
              <w:rPr>
                <w:sz w:val="24"/>
                <w:szCs w:val="24"/>
              </w:rPr>
              <w:t>т</w:t>
            </w:r>
            <w:r w:rsidRPr="009376FE">
              <w:rPr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8C2816" w:rsidRPr="009376FE" w:rsidRDefault="008C2816" w:rsidP="00B65817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39,5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br w:type="page"/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4317" w:type="dxa"/>
            <w:gridSpan w:val="8"/>
          </w:tcPr>
          <w:p w:rsidR="008C2816" w:rsidRPr="009376FE" w:rsidRDefault="008C2816" w:rsidP="00D97BE0">
            <w:pPr>
              <w:jc w:val="both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 xml:space="preserve">Задача 4. </w:t>
            </w:r>
            <w:r w:rsidRPr="009376FE">
              <w:rPr>
                <w:sz w:val="24"/>
                <w:szCs w:val="24"/>
              </w:rPr>
              <w:t>Противодействие терроризму и экстремизму и создание эффективной защиты граждан, проживающих на территории Леонт</w:t>
            </w:r>
            <w:r w:rsidRPr="009376FE">
              <w:rPr>
                <w:sz w:val="24"/>
                <w:szCs w:val="24"/>
              </w:rPr>
              <w:t>ь</w:t>
            </w:r>
            <w:r w:rsidRPr="009376FE">
              <w:rPr>
                <w:sz w:val="24"/>
                <w:szCs w:val="24"/>
              </w:rPr>
              <w:t>евского сельсовета от террористических и экстремистских актов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14317" w:type="dxa"/>
            <w:gridSpan w:val="8"/>
          </w:tcPr>
          <w:p w:rsidR="008C2816" w:rsidRPr="009376FE" w:rsidRDefault="008C2816" w:rsidP="003D7231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Мероприятия по противодействию экстремистской и террористической деятельности и защите населения от ЧС природного и техноге</w:t>
            </w:r>
            <w:r w:rsidRPr="009376FE">
              <w:rPr>
                <w:sz w:val="24"/>
                <w:szCs w:val="24"/>
              </w:rPr>
              <w:t>н</w:t>
            </w:r>
            <w:r w:rsidRPr="009376FE">
              <w:rPr>
                <w:sz w:val="24"/>
                <w:szCs w:val="24"/>
              </w:rPr>
              <w:t>ного характера</w:t>
            </w:r>
          </w:p>
        </w:tc>
      </w:tr>
      <w:tr w:rsidR="008C2816" w:rsidRPr="009376FE" w:rsidTr="004C3DEC">
        <w:trPr>
          <w:trHeight w:val="20"/>
        </w:trPr>
        <w:tc>
          <w:tcPr>
            <w:tcW w:w="851" w:type="dxa"/>
          </w:tcPr>
          <w:p w:rsidR="008C2816" w:rsidRPr="009376FE" w:rsidRDefault="008C2816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C2816" w:rsidRPr="009376FE" w:rsidRDefault="008C2816" w:rsidP="00CC3EA7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Доля граждан, обладающих знаниями о пр</w:t>
            </w:r>
            <w:r w:rsidRPr="009376FE">
              <w:rPr>
                <w:sz w:val="24"/>
                <w:szCs w:val="24"/>
              </w:rPr>
              <w:t>а</w:t>
            </w:r>
            <w:r w:rsidRPr="009376FE">
              <w:rPr>
                <w:sz w:val="24"/>
                <w:szCs w:val="24"/>
              </w:rPr>
              <w:t>вилах поведения при возникнов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нии ЧС и профилактике экстремизма и терроризма</w:t>
            </w:r>
          </w:p>
        </w:tc>
        <w:tc>
          <w:tcPr>
            <w:tcW w:w="212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% от общей чи</w:t>
            </w:r>
            <w:r w:rsidRPr="009376FE">
              <w:rPr>
                <w:sz w:val="24"/>
                <w:szCs w:val="24"/>
              </w:rPr>
              <w:t>с</w:t>
            </w:r>
            <w:r w:rsidRPr="009376FE">
              <w:rPr>
                <w:sz w:val="24"/>
                <w:szCs w:val="24"/>
              </w:rPr>
              <w:t>ленности насел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ния Леонтьевск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го сельсовета</w:t>
            </w:r>
          </w:p>
        </w:tc>
        <w:tc>
          <w:tcPr>
            <w:tcW w:w="1985" w:type="dxa"/>
          </w:tcPr>
          <w:p w:rsidR="008C2816" w:rsidRPr="009376FE" w:rsidRDefault="008C2816" w:rsidP="00C7295D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0,1</w:t>
            </w:r>
          </w:p>
        </w:tc>
        <w:tc>
          <w:tcPr>
            <w:tcW w:w="1843" w:type="dxa"/>
          </w:tcPr>
          <w:p w:rsidR="008C2816" w:rsidRPr="009376FE" w:rsidRDefault="008C2816" w:rsidP="00A54D26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Статистич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ская отче</w:t>
            </w:r>
            <w:r w:rsidRPr="009376FE">
              <w:rPr>
                <w:sz w:val="24"/>
                <w:szCs w:val="24"/>
              </w:rPr>
              <w:t>т</w:t>
            </w:r>
            <w:r w:rsidRPr="009376FE">
              <w:rPr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8C2816" w:rsidRPr="009376FE" w:rsidRDefault="008C2816" w:rsidP="00B65817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21,5</w:t>
            </w:r>
          </w:p>
        </w:tc>
        <w:tc>
          <w:tcPr>
            <w:tcW w:w="850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23,0</w:t>
            </w:r>
          </w:p>
        </w:tc>
        <w:tc>
          <w:tcPr>
            <w:tcW w:w="851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24,5</w:t>
            </w:r>
          </w:p>
        </w:tc>
      </w:tr>
    </w:tbl>
    <w:p w:rsidR="008C2816" w:rsidRPr="009376FE" w:rsidRDefault="008C2816">
      <w:pPr>
        <w:rPr>
          <w:sz w:val="24"/>
          <w:szCs w:val="24"/>
        </w:rPr>
      </w:pPr>
      <w:r w:rsidRPr="009376FE">
        <w:rPr>
          <w:sz w:val="24"/>
          <w:szCs w:val="24"/>
        </w:rPr>
        <w:br w:type="page"/>
      </w:r>
    </w:p>
    <w:tbl>
      <w:tblPr>
        <w:tblW w:w="0" w:type="auto"/>
        <w:tblInd w:w="-67" w:type="dxa"/>
        <w:tblLook w:val="00A0"/>
      </w:tblPr>
      <w:tblGrid>
        <w:gridCol w:w="8964"/>
        <w:gridCol w:w="5822"/>
      </w:tblGrid>
      <w:tr w:rsidR="008C2816" w:rsidRPr="009376FE" w:rsidTr="0051233C">
        <w:tc>
          <w:tcPr>
            <w:tcW w:w="8964" w:type="dxa"/>
          </w:tcPr>
          <w:p w:rsidR="008C2816" w:rsidRPr="009376FE" w:rsidRDefault="008C2816" w:rsidP="0051233C">
            <w:pPr>
              <w:autoSpaceDE w:val="0"/>
              <w:autoSpaceDN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22" w:type="dxa"/>
          </w:tcPr>
          <w:p w:rsidR="008C2816" w:rsidRPr="009376FE" w:rsidRDefault="008C2816" w:rsidP="0051233C">
            <w:pPr>
              <w:autoSpaceDE w:val="0"/>
              <w:autoSpaceDN w:val="0"/>
              <w:ind w:left="-67" w:firstLine="67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Приложение № 2</w:t>
            </w:r>
          </w:p>
          <w:p w:rsidR="008C2816" w:rsidRPr="009376FE" w:rsidRDefault="008C2816" w:rsidP="0051233C">
            <w:pPr>
              <w:pStyle w:val="ConsPlusNormal"/>
              <w:widowControl/>
              <w:tabs>
                <w:tab w:val="left" w:pos="4503"/>
                <w:tab w:val="right" w:pos="15397"/>
              </w:tabs>
              <w:ind w:firstLine="0"/>
              <w:rPr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к Паспорту муниципальной программы «Реформир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вание и модернизация жилищно-коммунального х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зяйства и повышение эне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гетической эффективности на территории муниципального образования Леонт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евский сельсовет в 2014-2016 гг.»</w:t>
            </w:r>
          </w:p>
        </w:tc>
      </w:tr>
    </w:tbl>
    <w:p w:rsidR="008C2816" w:rsidRPr="009376FE" w:rsidRDefault="008C2816" w:rsidP="009B3E5C">
      <w:pPr>
        <w:ind w:left="708"/>
        <w:jc w:val="center"/>
        <w:rPr>
          <w:sz w:val="24"/>
          <w:szCs w:val="24"/>
        </w:rPr>
      </w:pPr>
    </w:p>
    <w:p w:rsidR="008C2816" w:rsidRPr="009376FE" w:rsidRDefault="008C2816" w:rsidP="009B3E5C">
      <w:pPr>
        <w:jc w:val="center"/>
        <w:rPr>
          <w:sz w:val="24"/>
          <w:szCs w:val="24"/>
        </w:rPr>
      </w:pPr>
      <w:r w:rsidRPr="009376FE">
        <w:rPr>
          <w:sz w:val="24"/>
          <w:szCs w:val="24"/>
        </w:rPr>
        <w:t>Целевые показатели на долгосрочный период</w:t>
      </w:r>
    </w:p>
    <w:tbl>
      <w:tblPr>
        <w:tblW w:w="15611" w:type="dxa"/>
        <w:jc w:val="center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2864"/>
        <w:gridCol w:w="1876"/>
        <w:gridCol w:w="776"/>
        <w:gridCol w:w="776"/>
        <w:gridCol w:w="776"/>
        <w:gridCol w:w="776"/>
        <w:gridCol w:w="776"/>
        <w:gridCol w:w="776"/>
        <w:gridCol w:w="777"/>
        <w:gridCol w:w="777"/>
        <w:gridCol w:w="777"/>
        <w:gridCol w:w="777"/>
        <w:gridCol w:w="777"/>
        <w:gridCol w:w="777"/>
        <w:gridCol w:w="777"/>
      </w:tblGrid>
      <w:tr w:rsidR="008C2816" w:rsidRPr="009376FE" w:rsidTr="009B3E5C">
        <w:trPr>
          <w:jc w:val="center"/>
        </w:trPr>
        <w:tc>
          <w:tcPr>
            <w:tcW w:w="776" w:type="dxa"/>
            <w:vMerge w:val="restart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№ п/п</w:t>
            </w:r>
          </w:p>
        </w:tc>
        <w:tc>
          <w:tcPr>
            <w:tcW w:w="2864" w:type="dxa"/>
            <w:vMerge w:val="restart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Цель, целевые показат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ли</w:t>
            </w:r>
          </w:p>
        </w:tc>
        <w:tc>
          <w:tcPr>
            <w:tcW w:w="1876" w:type="dxa"/>
            <w:vMerge w:val="restart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Ед.</w:t>
            </w:r>
            <w:r w:rsidRPr="009376FE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776" w:type="dxa"/>
            <w:vMerge w:val="restart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2012</w:t>
            </w:r>
          </w:p>
        </w:tc>
        <w:tc>
          <w:tcPr>
            <w:tcW w:w="776" w:type="dxa"/>
            <w:vMerge w:val="restart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2013</w:t>
            </w:r>
          </w:p>
        </w:tc>
        <w:tc>
          <w:tcPr>
            <w:tcW w:w="776" w:type="dxa"/>
            <w:vMerge w:val="restart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2014</w:t>
            </w:r>
          </w:p>
        </w:tc>
        <w:tc>
          <w:tcPr>
            <w:tcW w:w="1552" w:type="dxa"/>
            <w:gridSpan w:val="2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Плановый период</w:t>
            </w:r>
          </w:p>
        </w:tc>
        <w:tc>
          <w:tcPr>
            <w:tcW w:w="6215" w:type="dxa"/>
            <w:gridSpan w:val="8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Долгосрочный период по годам</w:t>
            </w:r>
          </w:p>
        </w:tc>
      </w:tr>
      <w:tr w:rsidR="008C2816" w:rsidRPr="009376FE" w:rsidTr="009B3E5C">
        <w:trPr>
          <w:jc w:val="center"/>
        </w:trPr>
        <w:tc>
          <w:tcPr>
            <w:tcW w:w="776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864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vMerge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vMerge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vMerge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2015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2016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2017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2018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2019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2020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2021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2022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2023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2024</w:t>
            </w:r>
          </w:p>
        </w:tc>
      </w:tr>
      <w:tr w:rsidR="008C2816" w:rsidRPr="009376FE" w:rsidTr="009B3E5C">
        <w:trPr>
          <w:jc w:val="center"/>
        </w:trPr>
        <w:tc>
          <w:tcPr>
            <w:tcW w:w="776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</w:t>
            </w:r>
          </w:p>
        </w:tc>
        <w:tc>
          <w:tcPr>
            <w:tcW w:w="14835" w:type="dxa"/>
            <w:gridSpan w:val="15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Цель: комплексное решение проблем благоустройства по улучшению внешнего вида территории Леонтьевского сельс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вета, повышению комфортности жизни граждан, обеспечению безопасного транспортного сообщения на автомобильных дорогах общего пользования, обесп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чение безопасности проживания жителей, создание комфортной среды проживания</w:t>
            </w:r>
          </w:p>
        </w:tc>
      </w:tr>
      <w:tr w:rsidR="008C2816" w:rsidRPr="009376FE" w:rsidTr="009B3E5C">
        <w:trPr>
          <w:jc w:val="center"/>
        </w:trPr>
        <w:tc>
          <w:tcPr>
            <w:tcW w:w="776" w:type="dxa"/>
          </w:tcPr>
          <w:p w:rsidR="008C2816" w:rsidRPr="009376FE" w:rsidRDefault="008C2816" w:rsidP="00D97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376F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864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Процент соответс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вия объектов инж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нерных коммуникаций, норм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тивным требованиям</w:t>
            </w:r>
          </w:p>
        </w:tc>
        <w:tc>
          <w:tcPr>
            <w:tcW w:w="18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 от общей протяженности инженерных коммуникаций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57,15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57,6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57,97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58,34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58,7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59,01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59,27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59,58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59,81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60,09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60,32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60,63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61,0</w:t>
            </w:r>
          </w:p>
        </w:tc>
      </w:tr>
      <w:tr w:rsidR="008C2816" w:rsidRPr="009376FE" w:rsidTr="009B3E5C">
        <w:trPr>
          <w:jc w:val="center"/>
        </w:trPr>
        <w:tc>
          <w:tcPr>
            <w:tcW w:w="776" w:type="dxa"/>
          </w:tcPr>
          <w:p w:rsidR="008C2816" w:rsidRPr="009376FE" w:rsidRDefault="008C2816" w:rsidP="00D97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376FE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864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Уровень внешней благ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устроенности территории</w:t>
            </w:r>
          </w:p>
        </w:tc>
        <w:tc>
          <w:tcPr>
            <w:tcW w:w="18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от общей площади терр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тории  Леонт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евского сельс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вета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1,6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1,8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2,07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2,1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2,14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2,2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2,22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2,27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2,35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2,5</w:t>
            </w:r>
          </w:p>
        </w:tc>
      </w:tr>
      <w:tr w:rsidR="008C2816" w:rsidRPr="009376FE" w:rsidTr="009B3E5C">
        <w:trPr>
          <w:jc w:val="center"/>
        </w:trPr>
        <w:tc>
          <w:tcPr>
            <w:tcW w:w="776" w:type="dxa"/>
          </w:tcPr>
          <w:p w:rsidR="008C2816" w:rsidRPr="009376FE" w:rsidRDefault="008C2816" w:rsidP="00D97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376F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864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Процент протяже</w:t>
            </w:r>
            <w:r w:rsidRPr="009376FE">
              <w:rPr>
                <w:sz w:val="24"/>
                <w:szCs w:val="24"/>
              </w:rPr>
              <w:t>н</w:t>
            </w:r>
            <w:r w:rsidRPr="009376FE">
              <w:rPr>
                <w:sz w:val="24"/>
                <w:szCs w:val="24"/>
              </w:rPr>
              <w:t>ности автомобил</w:t>
            </w:r>
            <w:r w:rsidRPr="009376FE">
              <w:rPr>
                <w:sz w:val="24"/>
                <w:szCs w:val="24"/>
              </w:rPr>
              <w:t>ь</w:t>
            </w:r>
            <w:r w:rsidRPr="009376FE">
              <w:rPr>
                <w:sz w:val="24"/>
                <w:szCs w:val="24"/>
              </w:rPr>
              <w:t>ных дорог общего пользования м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стного значения, соо</w:t>
            </w:r>
            <w:r w:rsidRPr="009376FE">
              <w:rPr>
                <w:sz w:val="24"/>
                <w:szCs w:val="24"/>
              </w:rPr>
              <w:t>т</w:t>
            </w:r>
            <w:r w:rsidRPr="009376FE">
              <w:rPr>
                <w:sz w:val="24"/>
                <w:szCs w:val="24"/>
              </w:rPr>
              <w:t>ветствующих нормати</w:t>
            </w:r>
            <w:r w:rsidRPr="009376FE">
              <w:rPr>
                <w:sz w:val="24"/>
                <w:szCs w:val="24"/>
              </w:rPr>
              <w:t>в</w:t>
            </w:r>
            <w:r w:rsidRPr="009376FE">
              <w:rPr>
                <w:sz w:val="24"/>
                <w:szCs w:val="24"/>
              </w:rPr>
              <w:t>ным тр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бованиям</w:t>
            </w:r>
          </w:p>
        </w:tc>
        <w:tc>
          <w:tcPr>
            <w:tcW w:w="18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от общей протяженности дорог местн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го значения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9,6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10,0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11,9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12,3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12,6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13,0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13,2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13,7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14,1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15,0</w:t>
            </w:r>
          </w:p>
        </w:tc>
      </w:tr>
      <w:tr w:rsidR="008C2816" w:rsidRPr="009376FE" w:rsidTr="009B3E5C">
        <w:trPr>
          <w:jc w:val="center"/>
        </w:trPr>
        <w:tc>
          <w:tcPr>
            <w:tcW w:w="776" w:type="dxa"/>
          </w:tcPr>
          <w:p w:rsidR="008C2816" w:rsidRPr="009376FE" w:rsidRDefault="008C2816" w:rsidP="00D97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376FE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864" w:type="dxa"/>
          </w:tcPr>
          <w:p w:rsidR="008C2816" w:rsidRPr="009376FE" w:rsidRDefault="008C2816" w:rsidP="00D97B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Уровень обеспече</w:t>
            </w:r>
            <w:r w:rsidRPr="009376FE">
              <w:rPr>
                <w:sz w:val="24"/>
                <w:szCs w:val="24"/>
              </w:rPr>
              <w:t>н</w:t>
            </w:r>
            <w:r w:rsidRPr="009376FE">
              <w:rPr>
                <w:sz w:val="24"/>
                <w:szCs w:val="24"/>
              </w:rPr>
              <w:t>ности средствами и источник</w:t>
            </w:r>
            <w:r w:rsidRPr="009376FE">
              <w:rPr>
                <w:sz w:val="24"/>
                <w:szCs w:val="24"/>
              </w:rPr>
              <w:t>а</w:t>
            </w:r>
            <w:r w:rsidRPr="009376FE">
              <w:rPr>
                <w:sz w:val="24"/>
                <w:szCs w:val="24"/>
              </w:rPr>
              <w:t>ми противопожарной без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 xml:space="preserve">пасности </w:t>
            </w:r>
          </w:p>
        </w:tc>
        <w:tc>
          <w:tcPr>
            <w:tcW w:w="18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обеспечен-</w:t>
            </w:r>
          </w:p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68,8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70,0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76,7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78,0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79,1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80,0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81,5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82,5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83,7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85,0</w:t>
            </w:r>
          </w:p>
        </w:tc>
      </w:tr>
      <w:tr w:rsidR="008C2816" w:rsidRPr="009376FE" w:rsidTr="009B3E5C">
        <w:trPr>
          <w:jc w:val="center"/>
        </w:trPr>
        <w:tc>
          <w:tcPr>
            <w:tcW w:w="7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2864" w:type="dxa"/>
          </w:tcPr>
          <w:p w:rsidR="008C2816" w:rsidRPr="009376FE" w:rsidRDefault="008C2816" w:rsidP="00D97B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Процент населения, о</w:t>
            </w:r>
            <w:r w:rsidRPr="009376FE">
              <w:rPr>
                <w:sz w:val="24"/>
                <w:szCs w:val="24"/>
              </w:rPr>
              <w:t>б</w:t>
            </w:r>
            <w:r w:rsidRPr="009376FE">
              <w:rPr>
                <w:sz w:val="24"/>
                <w:szCs w:val="24"/>
              </w:rPr>
              <w:t>ладающего зн</w:t>
            </w:r>
            <w:r w:rsidRPr="009376FE">
              <w:rPr>
                <w:sz w:val="24"/>
                <w:szCs w:val="24"/>
              </w:rPr>
              <w:t>а</w:t>
            </w:r>
            <w:r w:rsidRPr="009376FE">
              <w:rPr>
                <w:sz w:val="24"/>
                <w:szCs w:val="24"/>
              </w:rPr>
              <w:t>ниями в области противопожа</w:t>
            </w:r>
            <w:r w:rsidRPr="009376FE">
              <w:rPr>
                <w:sz w:val="24"/>
                <w:szCs w:val="24"/>
              </w:rPr>
              <w:t>р</w:t>
            </w:r>
            <w:r w:rsidRPr="009376FE">
              <w:rPr>
                <w:sz w:val="24"/>
                <w:szCs w:val="24"/>
              </w:rPr>
              <w:t>ной безопасности</w:t>
            </w:r>
          </w:p>
        </w:tc>
        <w:tc>
          <w:tcPr>
            <w:tcW w:w="18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от общей численности населения Л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онтьевского сельсовета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33,5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35,0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9376FE"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41,0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42,5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44,0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45,5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47,0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48,1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49,0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50,0</w:t>
            </w:r>
          </w:p>
        </w:tc>
      </w:tr>
      <w:tr w:rsidR="008C2816" w:rsidRPr="009376FE" w:rsidTr="009B3E5C">
        <w:trPr>
          <w:jc w:val="center"/>
        </w:trPr>
        <w:tc>
          <w:tcPr>
            <w:tcW w:w="7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864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Процент граждан, и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формированных о прав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лах поведения при во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никновении ЧС и по пр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тиводействию экстр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мизму и терроризму</w:t>
            </w:r>
          </w:p>
        </w:tc>
        <w:tc>
          <w:tcPr>
            <w:tcW w:w="1876" w:type="dxa"/>
          </w:tcPr>
          <w:p w:rsidR="008C2816" w:rsidRPr="009376FE" w:rsidRDefault="008C2816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% от общей численности населения Л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FE">
              <w:rPr>
                <w:rFonts w:ascii="Times New Roman" w:hAnsi="Times New Roman" w:cs="Times New Roman"/>
                <w:sz w:val="24"/>
                <w:szCs w:val="24"/>
              </w:rPr>
              <w:t>онтьевского сельсовета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18,5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20,0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21,5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23,0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24,5</w:t>
            </w:r>
          </w:p>
        </w:tc>
        <w:tc>
          <w:tcPr>
            <w:tcW w:w="7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26,0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27,5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28,9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30,0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31,5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33,0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34,1</w:t>
            </w:r>
          </w:p>
        </w:tc>
        <w:tc>
          <w:tcPr>
            <w:tcW w:w="77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35,0</w:t>
            </w:r>
          </w:p>
        </w:tc>
      </w:tr>
    </w:tbl>
    <w:p w:rsidR="008C2816" w:rsidRPr="009376FE" w:rsidRDefault="008C2816" w:rsidP="009B3E5C">
      <w:pPr>
        <w:rPr>
          <w:sz w:val="24"/>
          <w:szCs w:val="24"/>
        </w:rPr>
      </w:pPr>
    </w:p>
    <w:p w:rsidR="008C2816" w:rsidRPr="009376FE" w:rsidRDefault="008C2816" w:rsidP="009B3E5C">
      <w:pPr>
        <w:rPr>
          <w:sz w:val="24"/>
          <w:szCs w:val="24"/>
        </w:rPr>
      </w:pPr>
    </w:p>
    <w:p w:rsidR="008C2816" w:rsidRPr="009376FE" w:rsidRDefault="008C2816" w:rsidP="009B3E5C">
      <w:pPr>
        <w:rPr>
          <w:sz w:val="24"/>
          <w:szCs w:val="24"/>
        </w:rPr>
      </w:pPr>
      <w:r w:rsidRPr="009376FE">
        <w:rPr>
          <w:sz w:val="24"/>
          <w:szCs w:val="24"/>
        </w:rPr>
        <w:t xml:space="preserve">      </w:t>
      </w:r>
      <w:r w:rsidRPr="009376FE">
        <w:rPr>
          <w:sz w:val="24"/>
          <w:szCs w:val="24"/>
        </w:rPr>
        <w:tab/>
      </w:r>
    </w:p>
    <w:p w:rsidR="008C2816" w:rsidRPr="009376FE" w:rsidRDefault="008C2816" w:rsidP="009B3E5C">
      <w:pPr>
        <w:rPr>
          <w:sz w:val="24"/>
          <w:szCs w:val="24"/>
        </w:rPr>
      </w:pPr>
    </w:p>
    <w:p w:rsidR="008C2816" w:rsidRPr="009376FE" w:rsidRDefault="008C2816">
      <w:pPr>
        <w:rPr>
          <w:sz w:val="24"/>
          <w:szCs w:val="24"/>
        </w:rPr>
      </w:pPr>
      <w:r w:rsidRPr="009376FE">
        <w:rPr>
          <w:sz w:val="24"/>
          <w:szCs w:val="24"/>
        </w:rPr>
        <w:br w:type="page"/>
      </w:r>
    </w:p>
    <w:tbl>
      <w:tblPr>
        <w:tblW w:w="14781" w:type="dxa"/>
        <w:tblInd w:w="69" w:type="dxa"/>
        <w:tblLook w:val="0000"/>
      </w:tblPr>
      <w:tblGrid>
        <w:gridCol w:w="8908"/>
        <w:gridCol w:w="5873"/>
      </w:tblGrid>
      <w:tr w:rsidR="008C2816" w:rsidRPr="009376FE" w:rsidTr="008F3B54">
        <w:trPr>
          <w:trHeight w:val="1290"/>
        </w:trPr>
        <w:tc>
          <w:tcPr>
            <w:tcW w:w="8908" w:type="dxa"/>
          </w:tcPr>
          <w:p w:rsidR="008C2816" w:rsidRPr="009376FE" w:rsidRDefault="008C2816" w:rsidP="00D97BE0">
            <w:pPr>
              <w:pStyle w:val="ConsPlusNormal"/>
              <w:ind w:left="39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816" w:rsidRPr="009376FE" w:rsidRDefault="008C2816" w:rsidP="00D97BE0">
            <w:pPr>
              <w:autoSpaceDE w:val="0"/>
              <w:autoSpaceDN w:val="0"/>
              <w:adjustRightInd w:val="0"/>
              <w:ind w:left="39"/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autoSpaceDE w:val="0"/>
              <w:autoSpaceDN w:val="0"/>
              <w:adjustRightInd w:val="0"/>
              <w:ind w:left="39"/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73" w:type="dxa"/>
          </w:tcPr>
          <w:p w:rsidR="008C2816" w:rsidRPr="009376FE" w:rsidRDefault="008C2816" w:rsidP="00D97BE0">
            <w:pPr>
              <w:autoSpaceDE w:val="0"/>
              <w:autoSpaceDN w:val="0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Приложение № 3</w:t>
            </w:r>
          </w:p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к паспорту муниципальной программы «Реформир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вание и модернизация жилищно-коммунального х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зяйства и повышение эне</w:t>
            </w:r>
            <w:r w:rsidRPr="009376FE">
              <w:rPr>
                <w:sz w:val="24"/>
                <w:szCs w:val="24"/>
              </w:rPr>
              <w:t>р</w:t>
            </w:r>
            <w:r w:rsidRPr="009376FE">
              <w:rPr>
                <w:sz w:val="24"/>
                <w:szCs w:val="24"/>
              </w:rPr>
              <w:t>гетической эффективности на территории муниципального образования Леонт</w:t>
            </w:r>
            <w:r w:rsidRPr="009376FE">
              <w:rPr>
                <w:sz w:val="24"/>
                <w:szCs w:val="24"/>
              </w:rPr>
              <w:t>ь</w:t>
            </w:r>
            <w:r w:rsidRPr="009376FE">
              <w:rPr>
                <w:sz w:val="24"/>
                <w:szCs w:val="24"/>
              </w:rPr>
              <w:t>евский сельсовет в 2014-2016 гг.»</w:t>
            </w:r>
          </w:p>
          <w:p w:rsidR="008C2816" w:rsidRPr="009376FE" w:rsidRDefault="008C2816" w:rsidP="00D97B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8C2816" w:rsidRPr="009376FE" w:rsidRDefault="008C2816" w:rsidP="009B3E5C">
      <w:pPr>
        <w:jc w:val="center"/>
        <w:rPr>
          <w:sz w:val="24"/>
          <w:szCs w:val="24"/>
        </w:rPr>
      </w:pPr>
      <w:r w:rsidRPr="009376FE">
        <w:rPr>
          <w:sz w:val="24"/>
          <w:szCs w:val="24"/>
        </w:rPr>
        <w:t xml:space="preserve">Распределение планируемых расходов по мероприятиям и подпрограммам муниципальной программы 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2410"/>
        <w:gridCol w:w="2268"/>
        <w:gridCol w:w="992"/>
        <w:gridCol w:w="709"/>
        <w:gridCol w:w="992"/>
        <w:gridCol w:w="567"/>
        <w:gridCol w:w="1276"/>
        <w:gridCol w:w="1276"/>
        <w:gridCol w:w="1417"/>
        <w:gridCol w:w="1276"/>
      </w:tblGrid>
      <w:tr w:rsidR="008C2816" w:rsidRPr="009376FE" w:rsidTr="00D97BE0">
        <w:trPr>
          <w:trHeight w:val="675"/>
        </w:trPr>
        <w:tc>
          <w:tcPr>
            <w:tcW w:w="2268" w:type="dxa"/>
            <w:vMerge w:val="restart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Статус (муниц</w:t>
            </w:r>
            <w:r w:rsidRPr="009376FE">
              <w:rPr>
                <w:sz w:val="24"/>
                <w:szCs w:val="24"/>
              </w:rPr>
              <w:t>и</w:t>
            </w:r>
            <w:r w:rsidRPr="009376FE">
              <w:rPr>
                <w:sz w:val="24"/>
                <w:szCs w:val="24"/>
              </w:rPr>
              <w:t>пальная пр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грамма, подпр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грамма)</w:t>
            </w:r>
          </w:p>
        </w:tc>
        <w:tc>
          <w:tcPr>
            <w:tcW w:w="2410" w:type="dxa"/>
            <w:vMerge w:val="restart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Наименование  пр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граммы, подпр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граммы</w:t>
            </w:r>
          </w:p>
        </w:tc>
        <w:tc>
          <w:tcPr>
            <w:tcW w:w="2268" w:type="dxa"/>
            <w:vMerge w:val="restart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3260" w:type="dxa"/>
            <w:gridSpan w:val="4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Код бюджетной классифик</w:t>
            </w:r>
            <w:r w:rsidRPr="009376FE">
              <w:rPr>
                <w:sz w:val="24"/>
                <w:szCs w:val="24"/>
              </w:rPr>
              <w:t>а</w:t>
            </w:r>
            <w:r w:rsidRPr="009376FE">
              <w:rPr>
                <w:sz w:val="24"/>
                <w:szCs w:val="24"/>
              </w:rPr>
              <w:t xml:space="preserve">ции </w:t>
            </w:r>
          </w:p>
        </w:tc>
        <w:tc>
          <w:tcPr>
            <w:tcW w:w="5245" w:type="dxa"/>
            <w:gridSpan w:val="4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 xml:space="preserve">Расходы </w:t>
            </w:r>
            <w:r w:rsidRPr="009376FE">
              <w:rPr>
                <w:sz w:val="24"/>
                <w:szCs w:val="24"/>
              </w:rPr>
              <w:br/>
              <w:t>(руб.), годы</w:t>
            </w:r>
          </w:p>
        </w:tc>
      </w:tr>
      <w:tr w:rsidR="008C2816" w:rsidRPr="009376FE" w:rsidTr="00D97BE0">
        <w:trPr>
          <w:trHeight w:val="758"/>
        </w:trPr>
        <w:tc>
          <w:tcPr>
            <w:tcW w:w="2268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ГРБС</w:t>
            </w:r>
          </w:p>
        </w:tc>
        <w:tc>
          <w:tcPr>
            <w:tcW w:w="709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Рз</w:t>
            </w:r>
            <w:r w:rsidRPr="009376FE">
              <w:rPr>
                <w:sz w:val="24"/>
                <w:szCs w:val="24"/>
              </w:rPr>
              <w:br/>
              <w:t>Пр</w:t>
            </w:r>
          </w:p>
        </w:tc>
        <w:tc>
          <w:tcPr>
            <w:tcW w:w="992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ЦСР</w:t>
            </w:r>
          </w:p>
        </w:tc>
        <w:tc>
          <w:tcPr>
            <w:tcW w:w="56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ВР</w:t>
            </w: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 xml:space="preserve">2014 </w:t>
            </w:r>
          </w:p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 xml:space="preserve">2015 год </w:t>
            </w:r>
          </w:p>
        </w:tc>
        <w:tc>
          <w:tcPr>
            <w:tcW w:w="141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Итого на пер</w:t>
            </w:r>
            <w:r w:rsidRPr="009376FE">
              <w:rPr>
                <w:sz w:val="24"/>
                <w:szCs w:val="24"/>
              </w:rPr>
              <w:t>и</w:t>
            </w:r>
            <w:r w:rsidRPr="009376FE">
              <w:rPr>
                <w:sz w:val="24"/>
                <w:szCs w:val="24"/>
              </w:rPr>
              <w:t>од</w:t>
            </w:r>
          </w:p>
        </w:tc>
      </w:tr>
      <w:tr w:rsidR="008C2816" w:rsidRPr="009376FE" w:rsidTr="00D97BE0">
        <w:trPr>
          <w:trHeight w:val="360"/>
        </w:trPr>
        <w:tc>
          <w:tcPr>
            <w:tcW w:w="2268" w:type="dxa"/>
            <w:vMerge w:val="restart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10" w:type="dxa"/>
            <w:vMerge w:val="restart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Реформирование и модернизация ж</w:t>
            </w:r>
            <w:r w:rsidRPr="009376FE">
              <w:rPr>
                <w:sz w:val="24"/>
                <w:szCs w:val="24"/>
              </w:rPr>
              <w:t>и</w:t>
            </w:r>
            <w:r w:rsidRPr="009376FE">
              <w:rPr>
                <w:sz w:val="24"/>
                <w:szCs w:val="24"/>
              </w:rPr>
              <w:t>лищно-коммунального х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зяйства и п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вышение энергетической э</w:t>
            </w:r>
            <w:r w:rsidRPr="009376FE">
              <w:rPr>
                <w:sz w:val="24"/>
                <w:szCs w:val="24"/>
              </w:rPr>
              <w:t>ф</w:t>
            </w:r>
            <w:r w:rsidRPr="009376FE">
              <w:rPr>
                <w:sz w:val="24"/>
                <w:szCs w:val="24"/>
              </w:rPr>
              <w:t>фективности на те</w:t>
            </w:r>
            <w:r w:rsidRPr="009376FE">
              <w:rPr>
                <w:sz w:val="24"/>
                <w:szCs w:val="24"/>
              </w:rPr>
              <w:t>р</w:t>
            </w:r>
            <w:r w:rsidRPr="009376FE">
              <w:rPr>
                <w:sz w:val="24"/>
                <w:szCs w:val="24"/>
              </w:rPr>
              <w:t>ритории муниц</w:t>
            </w:r>
            <w:r w:rsidRPr="009376FE">
              <w:rPr>
                <w:sz w:val="24"/>
                <w:szCs w:val="24"/>
              </w:rPr>
              <w:t>и</w:t>
            </w:r>
            <w:r w:rsidRPr="009376FE">
              <w:rPr>
                <w:sz w:val="24"/>
                <w:szCs w:val="24"/>
              </w:rPr>
              <w:t>пального образов</w:t>
            </w:r>
            <w:r w:rsidRPr="009376FE">
              <w:rPr>
                <w:sz w:val="24"/>
                <w:szCs w:val="24"/>
              </w:rPr>
              <w:t>а</w:t>
            </w:r>
            <w:r w:rsidRPr="009376FE">
              <w:rPr>
                <w:sz w:val="24"/>
                <w:szCs w:val="24"/>
              </w:rPr>
              <w:t>ния Леонтье</w:t>
            </w:r>
            <w:r w:rsidRPr="009376FE">
              <w:rPr>
                <w:sz w:val="24"/>
                <w:szCs w:val="24"/>
              </w:rPr>
              <w:t>в</w:t>
            </w:r>
            <w:r w:rsidRPr="009376FE">
              <w:rPr>
                <w:sz w:val="24"/>
                <w:szCs w:val="24"/>
              </w:rPr>
              <w:t>ский сельсовет в 2014-2016 гг.»</w:t>
            </w:r>
          </w:p>
        </w:tc>
        <w:tc>
          <w:tcPr>
            <w:tcW w:w="226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60"/>
        </w:trPr>
        <w:tc>
          <w:tcPr>
            <w:tcW w:w="2268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59"/>
        </w:trPr>
        <w:tc>
          <w:tcPr>
            <w:tcW w:w="2268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Администрация Леонтьевского сельсовета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412</w:t>
            </w: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422893</w:t>
            </w: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433465</w:t>
            </w:r>
          </w:p>
        </w:tc>
        <w:tc>
          <w:tcPr>
            <w:tcW w:w="141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433465</w:t>
            </w: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1289823</w:t>
            </w:r>
          </w:p>
        </w:tc>
      </w:tr>
      <w:tr w:rsidR="008C2816" w:rsidRPr="009376FE" w:rsidTr="00D97BE0">
        <w:trPr>
          <w:trHeight w:val="844"/>
        </w:trPr>
        <w:tc>
          <w:tcPr>
            <w:tcW w:w="2268" w:type="dxa"/>
            <w:vMerge w:val="restart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 xml:space="preserve">Подпрограмма 1 </w:t>
            </w:r>
          </w:p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226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674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2816" w:rsidRPr="009376FE" w:rsidRDefault="008C2816" w:rsidP="00C60613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Администрация Леонтьевского сельсовета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412</w:t>
            </w: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0503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0119402</w:t>
            </w: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221823</w:t>
            </w: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227368</w:t>
            </w:r>
          </w:p>
        </w:tc>
        <w:tc>
          <w:tcPr>
            <w:tcW w:w="141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227368</w:t>
            </w: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676559</w:t>
            </w:r>
          </w:p>
        </w:tc>
      </w:tr>
    </w:tbl>
    <w:p w:rsidR="008C2816" w:rsidRPr="009376FE" w:rsidRDefault="008C2816">
      <w:pPr>
        <w:rPr>
          <w:sz w:val="24"/>
          <w:szCs w:val="24"/>
        </w:rPr>
      </w:pPr>
      <w:r w:rsidRPr="009376FE">
        <w:rPr>
          <w:sz w:val="24"/>
          <w:szCs w:val="24"/>
        </w:rPr>
        <w:br w:type="page"/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2410"/>
        <w:gridCol w:w="2268"/>
        <w:gridCol w:w="992"/>
        <w:gridCol w:w="709"/>
        <w:gridCol w:w="992"/>
        <w:gridCol w:w="567"/>
        <w:gridCol w:w="1276"/>
        <w:gridCol w:w="1276"/>
        <w:gridCol w:w="1417"/>
        <w:gridCol w:w="1276"/>
      </w:tblGrid>
      <w:tr w:rsidR="008C2816" w:rsidRPr="009376FE" w:rsidTr="00D97BE0">
        <w:trPr>
          <w:trHeight w:val="300"/>
        </w:trPr>
        <w:tc>
          <w:tcPr>
            <w:tcW w:w="2268" w:type="dxa"/>
            <w:vMerge w:val="restart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 xml:space="preserve">Подпрограмма 2 </w:t>
            </w:r>
          </w:p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Дороги общего пользования местн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го значения</w:t>
            </w:r>
          </w:p>
        </w:tc>
        <w:tc>
          <w:tcPr>
            <w:tcW w:w="226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noWrap/>
          </w:tcPr>
          <w:p w:rsidR="008C2816" w:rsidRPr="009376FE" w:rsidRDefault="008C2816" w:rsidP="008F3B54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199180</w:t>
            </w:r>
          </w:p>
        </w:tc>
        <w:tc>
          <w:tcPr>
            <w:tcW w:w="1276" w:type="dxa"/>
            <w:noWrap/>
          </w:tcPr>
          <w:p w:rsidR="008C2816" w:rsidRPr="009376FE" w:rsidRDefault="008C2816" w:rsidP="008F3B54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204159</w:t>
            </w:r>
          </w:p>
        </w:tc>
        <w:tc>
          <w:tcPr>
            <w:tcW w:w="1417" w:type="dxa"/>
            <w:noWrap/>
          </w:tcPr>
          <w:p w:rsidR="008C2816" w:rsidRPr="009376FE" w:rsidRDefault="008C2816" w:rsidP="008F3B54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204159</w:t>
            </w:r>
          </w:p>
        </w:tc>
        <w:tc>
          <w:tcPr>
            <w:tcW w:w="1276" w:type="dxa"/>
          </w:tcPr>
          <w:p w:rsidR="008C2816" w:rsidRPr="009376FE" w:rsidRDefault="008C2816" w:rsidP="008F3B54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607498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2816" w:rsidRPr="009376FE" w:rsidRDefault="008C2816" w:rsidP="00C60613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Администрация Леонтьевского сельсовета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412</w:t>
            </w: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0409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0129508</w:t>
            </w: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199180</w:t>
            </w: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204159</w:t>
            </w:r>
          </w:p>
        </w:tc>
        <w:tc>
          <w:tcPr>
            <w:tcW w:w="141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204159</w:t>
            </w: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607498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 w:val="restart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Мероприятие 1</w:t>
            </w:r>
          </w:p>
        </w:tc>
        <w:tc>
          <w:tcPr>
            <w:tcW w:w="2410" w:type="dxa"/>
            <w:vMerge w:val="restart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Обеспечение мер противопожарной безопасности</w:t>
            </w:r>
          </w:p>
        </w:tc>
        <w:tc>
          <w:tcPr>
            <w:tcW w:w="226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noWrap/>
          </w:tcPr>
          <w:p w:rsidR="008C2816" w:rsidRPr="009376FE" w:rsidRDefault="008C2816" w:rsidP="00DF5DF3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1390</w:t>
            </w:r>
          </w:p>
        </w:tc>
        <w:tc>
          <w:tcPr>
            <w:tcW w:w="1276" w:type="dxa"/>
            <w:noWrap/>
          </w:tcPr>
          <w:p w:rsidR="008C2816" w:rsidRPr="009376FE" w:rsidRDefault="008C2816" w:rsidP="00DF5DF3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1425</w:t>
            </w:r>
          </w:p>
        </w:tc>
        <w:tc>
          <w:tcPr>
            <w:tcW w:w="1417" w:type="dxa"/>
            <w:noWrap/>
          </w:tcPr>
          <w:p w:rsidR="008C2816" w:rsidRPr="009376FE" w:rsidRDefault="008C2816" w:rsidP="00DF5DF3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1425</w:t>
            </w:r>
          </w:p>
        </w:tc>
        <w:tc>
          <w:tcPr>
            <w:tcW w:w="1276" w:type="dxa"/>
          </w:tcPr>
          <w:p w:rsidR="008C2816" w:rsidRPr="009376FE" w:rsidRDefault="008C2816" w:rsidP="00DF5DF3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4240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2816" w:rsidRPr="009376FE" w:rsidRDefault="008C2816" w:rsidP="00C60613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Администрация Леонтьевского сельсовета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412</w:t>
            </w: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0310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0129026</w:t>
            </w: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1390</w:t>
            </w: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1425</w:t>
            </w:r>
          </w:p>
        </w:tc>
        <w:tc>
          <w:tcPr>
            <w:tcW w:w="141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1425</w:t>
            </w: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4240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 w:val="restart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Мероприятие 2</w:t>
            </w:r>
          </w:p>
        </w:tc>
        <w:tc>
          <w:tcPr>
            <w:tcW w:w="2410" w:type="dxa"/>
            <w:vMerge w:val="restart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Противодействие экстремистской и террористической деятельности и з</w:t>
            </w:r>
            <w:r w:rsidRPr="009376FE">
              <w:rPr>
                <w:sz w:val="24"/>
                <w:szCs w:val="24"/>
              </w:rPr>
              <w:t>а</w:t>
            </w:r>
            <w:r w:rsidRPr="009376FE">
              <w:rPr>
                <w:sz w:val="24"/>
                <w:szCs w:val="24"/>
              </w:rPr>
              <w:t>щите населения от ЧС природного и техногенного хара</w:t>
            </w:r>
            <w:r w:rsidRPr="009376FE">
              <w:rPr>
                <w:sz w:val="24"/>
                <w:szCs w:val="24"/>
              </w:rPr>
              <w:t>к</w:t>
            </w:r>
            <w:r w:rsidRPr="009376FE">
              <w:rPr>
                <w:sz w:val="24"/>
                <w:szCs w:val="24"/>
              </w:rPr>
              <w:t>тера</w:t>
            </w:r>
          </w:p>
        </w:tc>
        <w:tc>
          <w:tcPr>
            <w:tcW w:w="226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noWrap/>
          </w:tcPr>
          <w:p w:rsidR="008C2816" w:rsidRPr="009376FE" w:rsidRDefault="008C2816" w:rsidP="00DF5DF3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500</w:t>
            </w:r>
          </w:p>
        </w:tc>
        <w:tc>
          <w:tcPr>
            <w:tcW w:w="1276" w:type="dxa"/>
            <w:noWrap/>
          </w:tcPr>
          <w:p w:rsidR="008C2816" w:rsidRPr="009376FE" w:rsidRDefault="008C2816" w:rsidP="00DF5DF3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noWrap/>
          </w:tcPr>
          <w:p w:rsidR="008C2816" w:rsidRPr="009376FE" w:rsidRDefault="008C2816" w:rsidP="00DF5DF3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500</w:t>
            </w:r>
          </w:p>
        </w:tc>
        <w:tc>
          <w:tcPr>
            <w:tcW w:w="1276" w:type="dxa"/>
          </w:tcPr>
          <w:p w:rsidR="008C2816" w:rsidRPr="009376FE" w:rsidRDefault="008C2816" w:rsidP="00DF5DF3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1500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2816" w:rsidRPr="009376FE" w:rsidRDefault="008C2816" w:rsidP="00C60613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Администрация Леонтьевского сельсовета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412</w:t>
            </w:r>
          </w:p>
        </w:tc>
        <w:tc>
          <w:tcPr>
            <w:tcW w:w="709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0314</w:t>
            </w:r>
          </w:p>
        </w:tc>
        <w:tc>
          <w:tcPr>
            <w:tcW w:w="992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0129405</w:t>
            </w:r>
          </w:p>
        </w:tc>
        <w:tc>
          <w:tcPr>
            <w:tcW w:w="56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500</w:t>
            </w:r>
          </w:p>
        </w:tc>
        <w:tc>
          <w:tcPr>
            <w:tcW w:w="1276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noWrap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500</w:t>
            </w: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1500</w:t>
            </w:r>
          </w:p>
        </w:tc>
      </w:tr>
    </w:tbl>
    <w:p w:rsidR="008C2816" w:rsidRPr="009376FE" w:rsidRDefault="008C2816" w:rsidP="009B3E5C">
      <w:pPr>
        <w:rPr>
          <w:sz w:val="24"/>
          <w:szCs w:val="24"/>
        </w:rPr>
      </w:pPr>
    </w:p>
    <w:p w:rsidR="008C2816" w:rsidRPr="009376FE" w:rsidRDefault="008C2816" w:rsidP="009B3E5C">
      <w:pPr>
        <w:rPr>
          <w:sz w:val="24"/>
          <w:szCs w:val="24"/>
        </w:rPr>
      </w:pPr>
    </w:p>
    <w:p w:rsidR="008C2816" w:rsidRPr="009376FE" w:rsidRDefault="008C2816">
      <w:pPr>
        <w:rPr>
          <w:sz w:val="24"/>
          <w:szCs w:val="24"/>
        </w:rPr>
      </w:pPr>
      <w:r w:rsidRPr="009376FE">
        <w:rPr>
          <w:sz w:val="24"/>
          <w:szCs w:val="24"/>
        </w:rPr>
        <w:br w:type="page"/>
      </w:r>
    </w:p>
    <w:tbl>
      <w:tblPr>
        <w:tblW w:w="0" w:type="auto"/>
        <w:tblInd w:w="69" w:type="dxa"/>
        <w:tblLook w:val="0000"/>
      </w:tblPr>
      <w:tblGrid>
        <w:gridCol w:w="8911"/>
        <w:gridCol w:w="5806"/>
      </w:tblGrid>
      <w:tr w:rsidR="008C2816" w:rsidRPr="009376FE" w:rsidTr="00D97BE0">
        <w:trPr>
          <w:trHeight w:val="1290"/>
        </w:trPr>
        <w:tc>
          <w:tcPr>
            <w:tcW w:w="8970" w:type="dxa"/>
          </w:tcPr>
          <w:p w:rsidR="008C2816" w:rsidRPr="009376FE" w:rsidRDefault="008C2816" w:rsidP="00D97BE0">
            <w:pPr>
              <w:pStyle w:val="ConsPlusNormal"/>
              <w:ind w:left="39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816" w:rsidRPr="009376FE" w:rsidRDefault="008C2816" w:rsidP="00D97BE0">
            <w:pPr>
              <w:autoSpaceDE w:val="0"/>
              <w:autoSpaceDN w:val="0"/>
              <w:adjustRightInd w:val="0"/>
              <w:ind w:left="39"/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autoSpaceDE w:val="0"/>
              <w:autoSpaceDN w:val="0"/>
              <w:adjustRightInd w:val="0"/>
              <w:ind w:left="39"/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35" w:type="dxa"/>
          </w:tcPr>
          <w:p w:rsidR="008C2816" w:rsidRPr="009376FE" w:rsidRDefault="008C2816" w:rsidP="00D97BE0">
            <w:pPr>
              <w:autoSpaceDE w:val="0"/>
              <w:autoSpaceDN w:val="0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Приложение № 4</w:t>
            </w:r>
          </w:p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к паспорту муниципальной программы «Реформир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вание и модернизация жилищно-коммунального х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зяйства и повышение эне</w:t>
            </w:r>
            <w:r w:rsidRPr="009376FE">
              <w:rPr>
                <w:sz w:val="24"/>
                <w:szCs w:val="24"/>
              </w:rPr>
              <w:t>р</w:t>
            </w:r>
            <w:r w:rsidRPr="009376FE">
              <w:rPr>
                <w:sz w:val="24"/>
                <w:szCs w:val="24"/>
              </w:rPr>
              <w:t>гетической эффективности на территории муниципального образования Леонт</w:t>
            </w:r>
            <w:r w:rsidRPr="009376FE">
              <w:rPr>
                <w:sz w:val="24"/>
                <w:szCs w:val="24"/>
              </w:rPr>
              <w:t>ь</w:t>
            </w:r>
            <w:r w:rsidRPr="009376FE">
              <w:rPr>
                <w:sz w:val="24"/>
                <w:szCs w:val="24"/>
              </w:rPr>
              <w:t>евский сельсовет в 2014-2016 гг.»</w:t>
            </w:r>
          </w:p>
          <w:p w:rsidR="008C2816" w:rsidRPr="009376FE" w:rsidRDefault="008C2816" w:rsidP="00D97B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8C2816" w:rsidRPr="009376FE" w:rsidRDefault="008C2816" w:rsidP="009B3E5C">
      <w:pPr>
        <w:jc w:val="center"/>
        <w:rPr>
          <w:sz w:val="24"/>
          <w:szCs w:val="24"/>
        </w:rPr>
      </w:pPr>
      <w:r w:rsidRPr="009376FE">
        <w:rPr>
          <w:sz w:val="24"/>
          <w:szCs w:val="24"/>
        </w:rPr>
        <w:t>Информация о ресурсном обеспечении и прогнозной оценке расходов на реализацию целей муниципальной программы Леонтьевского сел</w:t>
      </w:r>
      <w:r w:rsidRPr="009376FE">
        <w:rPr>
          <w:sz w:val="24"/>
          <w:szCs w:val="24"/>
        </w:rPr>
        <w:t>ь</w:t>
      </w:r>
      <w:r w:rsidRPr="009376FE">
        <w:rPr>
          <w:sz w:val="24"/>
          <w:szCs w:val="24"/>
        </w:rPr>
        <w:t xml:space="preserve">совета с учетом источников финансирования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3402"/>
        <w:gridCol w:w="3828"/>
        <w:gridCol w:w="1417"/>
        <w:gridCol w:w="1276"/>
        <w:gridCol w:w="1276"/>
        <w:gridCol w:w="1417"/>
      </w:tblGrid>
      <w:tr w:rsidR="008C2816" w:rsidRPr="009376FE" w:rsidTr="00D97BE0">
        <w:trPr>
          <w:trHeight w:val="675"/>
        </w:trPr>
        <w:tc>
          <w:tcPr>
            <w:tcW w:w="2268" w:type="dxa"/>
            <w:vMerge w:val="restart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Статус (муниц</w:t>
            </w:r>
            <w:r w:rsidRPr="009376FE">
              <w:rPr>
                <w:sz w:val="24"/>
                <w:szCs w:val="24"/>
              </w:rPr>
              <w:t>и</w:t>
            </w:r>
            <w:r w:rsidRPr="009376FE">
              <w:rPr>
                <w:sz w:val="24"/>
                <w:szCs w:val="24"/>
              </w:rPr>
              <w:t>пальная пр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грамма, подпр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грамма)</w:t>
            </w:r>
          </w:p>
        </w:tc>
        <w:tc>
          <w:tcPr>
            <w:tcW w:w="3402" w:type="dxa"/>
            <w:vMerge w:val="restart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Наименование  програ</w:t>
            </w:r>
            <w:r w:rsidRPr="009376FE">
              <w:rPr>
                <w:sz w:val="24"/>
                <w:szCs w:val="24"/>
              </w:rPr>
              <w:t>м</w:t>
            </w:r>
            <w:r w:rsidRPr="009376FE">
              <w:rPr>
                <w:sz w:val="24"/>
                <w:szCs w:val="24"/>
              </w:rPr>
              <w:t>мы, подпрограммы</w:t>
            </w:r>
          </w:p>
        </w:tc>
        <w:tc>
          <w:tcPr>
            <w:tcW w:w="3828" w:type="dxa"/>
            <w:vMerge w:val="restart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386" w:type="dxa"/>
            <w:gridSpan w:val="4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Оценка расходов</w:t>
            </w:r>
            <w:r w:rsidRPr="009376FE">
              <w:rPr>
                <w:sz w:val="24"/>
                <w:szCs w:val="24"/>
              </w:rPr>
              <w:br/>
              <w:t>(руб.), годы</w:t>
            </w:r>
          </w:p>
        </w:tc>
      </w:tr>
      <w:tr w:rsidR="008C2816" w:rsidRPr="009376FE" w:rsidTr="00D97BE0">
        <w:trPr>
          <w:trHeight w:val="758"/>
        </w:trPr>
        <w:tc>
          <w:tcPr>
            <w:tcW w:w="2268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 xml:space="preserve">2014 </w:t>
            </w:r>
          </w:p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 xml:space="preserve">2015 год </w:t>
            </w:r>
          </w:p>
        </w:tc>
        <w:tc>
          <w:tcPr>
            <w:tcW w:w="1276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2016 год</w:t>
            </w:r>
          </w:p>
        </w:tc>
        <w:tc>
          <w:tcPr>
            <w:tcW w:w="1417" w:type="dxa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Итого на период</w:t>
            </w:r>
          </w:p>
        </w:tc>
      </w:tr>
      <w:tr w:rsidR="008C2816" w:rsidRPr="009376FE" w:rsidTr="00D97BE0">
        <w:trPr>
          <w:trHeight w:val="360"/>
        </w:trPr>
        <w:tc>
          <w:tcPr>
            <w:tcW w:w="2268" w:type="dxa"/>
            <w:vMerge w:val="restart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3402" w:type="dxa"/>
            <w:vMerge w:val="restart"/>
          </w:tcPr>
          <w:p w:rsidR="008C2816" w:rsidRPr="009376FE" w:rsidRDefault="008C2816" w:rsidP="00C60613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«Реформирование и модерн</w:t>
            </w:r>
            <w:r w:rsidRPr="009376FE">
              <w:rPr>
                <w:sz w:val="24"/>
                <w:szCs w:val="24"/>
              </w:rPr>
              <w:t>и</w:t>
            </w:r>
            <w:r w:rsidRPr="009376FE">
              <w:rPr>
                <w:sz w:val="24"/>
                <w:szCs w:val="24"/>
              </w:rPr>
              <w:t>зация жилищно-коммунального хозяйства и повышение энергетич</w:t>
            </w:r>
            <w:r w:rsidRPr="009376FE">
              <w:rPr>
                <w:sz w:val="24"/>
                <w:szCs w:val="24"/>
              </w:rPr>
              <w:t>е</w:t>
            </w:r>
            <w:r w:rsidRPr="009376FE">
              <w:rPr>
                <w:sz w:val="24"/>
                <w:szCs w:val="24"/>
              </w:rPr>
              <w:t>ской эффективности на территории муниципал</w:t>
            </w:r>
            <w:r w:rsidRPr="009376FE">
              <w:rPr>
                <w:sz w:val="24"/>
                <w:szCs w:val="24"/>
              </w:rPr>
              <w:t>ь</w:t>
            </w:r>
            <w:r w:rsidRPr="009376FE">
              <w:rPr>
                <w:sz w:val="24"/>
                <w:szCs w:val="24"/>
              </w:rPr>
              <w:t>ного образования Леонт</w:t>
            </w:r>
            <w:r w:rsidRPr="009376FE">
              <w:rPr>
                <w:sz w:val="24"/>
                <w:szCs w:val="24"/>
              </w:rPr>
              <w:t>ь</w:t>
            </w:r>
            <w:r w:rsidRPr="009376FE">
              <w:rPr>
                <w:sz w:val="24"/>
                <w:szCs w:val="24"/>
              </w:rPr>
              <w:t>евский сельсовет в 2014-2016 гг.»</w:t>
            </w:r>
          </w:p>
        </w:tc>
        <w:tc>
          <w:tcPr>
            <w:tcW w:w="382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422893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433465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433465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1289823</w:t>
            </w:r>
          </w:p>
        </w:tc>
      </w:tr>
      <w:tr w:rsidR="008C2816" w:rsidRPr="009376FE" w:rsidTr="00D97BE0">
        <w:trPr>
          <w:trHeight w:val="360"/>
        </w:trPr>
        <w:tc>
          <w:tcPr>
            <w:tcW w:w="2268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59"/>
        </w:trPr>
        <w:tc>
          <w:tcPr>
            <w:tcW w:w="2268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</w:tr>
      <w:tr w:rsidR="008C2816" w:rsidRPr="009376FE" w:rsidTr="00D97BE0">
        <w:trPr>
          <w:trHeight w:val="359"/>
        </w:trPr>
        <w:tc>
          <w:tcPr>
            <w:tcW w:w="2268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77480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79417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79417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236314</w:t>
            </w:r>
          </w:p>
        </w:tc>
      </w:tr>
      <w:tr w:rsidR="008C2816" w:rsidRPr="009376FE" w:rsidTr="00D97BE0">
        <w:trPr>
          <w:trHeight w:val="359"/>
        </w:trPr>
        <w:tc>
          <w:tcPr>
            <w:tcW w:w="2268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</w:tr>
      <w:tr w:rsidR="008C2816" w:rsidRPr="009376FE" w:rsidTr="00D97BE0">
        <w:trPr>
          <w:trHeight w:val="359"/>
        </w:trPr>
        <w:tc>
          <w:tcPr>
            <w:tcW w:w="2268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C60613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бюджет Леонтьевского сел</w:t>
            </w:r>
            <w:r w:rsidRPr="009376FE">
              <w:rPr>
                <w:sz w:val="24"/>
                <w:szCs w:val="24"/>
              </w:rPr>
              <w:t>ь</w:t>
            </w:r>
            <w:r w:rsidRPr="009376FE">
              <w:rPr>
                <w:sz w:val="24"/>
                <w:szCs w:val="24"/>
              </w:rPr>
              <w:t>совета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b/>
                <w:sz w:val="24"/>
                <w:szCs w:val="24"/>
              </w:rPr>
            </w:pPr>
            <w:r w:rsidRPr="009376FE">
              <w:rPr>
                <w:b/>
                <w:sz w:val="24"/>
                <w:szCs w:val="24"/>
              </w:rPr>
              <w:t>345413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354048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354048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1053509</w:t>
            </w:r>
          </w:p>
        </w:tc>
      </w:tr>
      <w:tr w:rsidR="008C2816" w:rsidRPr="009376FE" w:rsidTr="00D97BE0">
        <w:trPr>
          <w:trHeight w:val="359"/>
        </w:trPr>
        <w:tc>
          <w:tcPr>
            <w:tcW w:w="2268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юридические лица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b/>
                <w:sz w:val="24"/>
                <w:szCs w:val="24"/>
              </w:rPr>
            </w:pPr>
            <w:r w:rsidRPr="009376F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</w:tr>
      <w:tr w:rsidR="008C2816" w:rsidRPr="009376FE" w:rsidTr="00D97BE0">
        <w:trPr>
          <w:trHeight w:val="195"/>
        </w:trPr>
        <w:tc>
          <w:tcPr>
            <w:tcW w:w="2268" w:type="dxa"/>
            <w:vMerge w:val="restart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 xml:space="preserve">Подпрограмма 2 </w:t>
            </w:r>
          </w:p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Дороги общего пользов</w:t>
            </w:r>
            <w:r w:rsidRPr="009376FE">
              <w:rPr>
                <w:sz w:val="24"/>
                <w:szCs w:val="24"/>
              </w:rPr>
              <w:t>а</w:t>
            </w:r>
            <w:r w:rsidRPr="009376FE">
              <w:rPr>
                <w:sz w:val="24"/>
                <w:szCs w:val="24"/>
              </w:rPr>
              <w:t>ния местного значения</w:t>
            </w:r>
          </w:p>
        </w:tc>
        <w:tc>
          <w:tcPr>
            <w:tcW w:w="382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221823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227368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227368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676559</w:t>
            </w:r>
          </w:p>
        </w:tc>
      </w:tr>
      <w:tr w:rsidR="008C2816" w:rsidRPr="009376FE" w:rsidTr="00D97BE0">
        <w:trPr>
          <w:trHeight w:val="165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18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</w:tr>
      <w:tr w:rsidR="008C2816" w:rsidRPr="009376FE" w:rsidTr="00D97BE0">
        <w:trPr>
          <w:trHeight w:val="259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14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</w:tr>
      <w:tr w:rsidR="008C2816" w:rsidRPr="009376FE" w:rsidTr="00D97BE0">
        <w:trPr>
          <w:trHeight w:val="345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C60613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бюджет Леонтьевского сел</w:t>
            </w:r>
            <w:r w:rsidRPr="009376FE">
              <w:rPr>
                <w:sz w:val="24"/>
                <w:szCs w:val="24"/>
              </w:rPr>
              <w:t>ь</w:t>
            </w:r>
            <w:r w:rsidRPr="009376FE">
              <w:rPr>
                <w:sz w:val="24"/>
                <w:szCs w:val="24"/>
              </w:rPr>
              <w:t>совета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221823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227368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227368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676559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юридические лица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</w:tr>
    </w:tbl>
    <w:p w:rsidR="008C2816" w:rsidRPr="009376FE" w:rsidRDefault="008C2816" w:rsidP="009B3E5C">
      <w:pPr>
        <w:rPr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3402"/>
        <w:gridCol w:w="3828"/>
        <w:gridCol w:w="1417"/>
        <w:gridCol w:w="1276"/>
        <w:gridCol w:w="1276"/>
        <w:gridCol w:w="1417"/>
      </w:tblGrid>
      <w:tr w:rsidR="008C2816" w:rsidRPr="009376FE" w:rsidTr="00D97BE0">
        <w:trPr>
          <w:trHeight w:val="300"/>
        </w:trPr>
        <w:tc>
          <w:tcPr>
            <w:tcW w:w="2268" w:type="dxa"/>
            <w:vMerge w:val="restart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 xml:space="preserve">Подпрограмма 2 </w:t>
            </w:r>
          </w:p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Дороги общего пользов</w:t>
            </w:r>
            <w:r w:rsidRPr="009376FE">
              <w:rPr>
                <w:sz w:val="24"/>
                <w:szCs w:val="24"/>
              </w:rPr>
              <w:t>а</w:t>
            </w:r>
            <w:r w:rsidRPr="009376FE">
              <w:rPr>
                <w:sz w:val="24"/>
                <w:szCs w:val="24"/>
              </w:rPr>
              <w:t>ния местного значения</w:t>
            </w:r>
          </w:p>
        </w:tc>
        <w:tc>
          <w:tcPr>
            <w:tcW w:w="382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199180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204159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204159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607498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77480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79417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79417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236314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C60613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бюджет Леонтьевского сел</w:t>
            </w:r>
            <w:r w:rsidRPr="009376FE">
              <w:rPr>
                <w:sz w:val="24"/>
                <w:szCs w:val="24"/>
              </w:rPr>
              <w:t>ь</w:t>
            </w:r>
            <w:r w:rsidRPr="009376FE">
              <w:rPr>
                <w:sz w:val="24"/>
                <w:szCs w:val="24"/>
              </w:rPr>
              <w:t>совета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121700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124742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124742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371184</w:t>
            </w:r>
          </w:p>
        </w:tc>
      </w:tr>
      <w:tr w:rsidR="008C2816" w:rsidRPr="009376FE" w:rsidTr="00D97BE0">
        <w:trPr>
          <w:trHeight w:val="7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юридические лица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 w:val="restart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Обеспечение мер противоп</w:t>
            </w:r>
            <w:r w:rsidRPr="009376FE">
              <w:rPr>
                <w:sz w:val="24"/>
                <w:szCs w:val="24"/>
              </w:rPr>
              <w:t>о</w:t>
            </w:r>
            <w:r w:rsidRPr="009376FE">
              <w:rPr>
                <w:sz w:val="24"/>
                <w:szCs w:val="24"/>
              </w:rPr>
              <w:t>жарной безопасности</w:t>
            </w:r>
          </w:p>
        </w:tc>
        <w:tc>
          <w:tcPr>
            <w:tcW w:w="382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1390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1425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1425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4240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C60613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бюджет Леонтьевского сел</w:t>
            </w:r>
            <w:r w:rsidRPr="009376FE">
              <w:rPr>
                <w:sz w:val="24"/>
                <w:szCs w:val="24"/>
              </w:rPr>
              <w:t>ь</w:t>
            </w:r>
            <w:r w:rsidRPr="009376FE">
              <w:rPr>
                <w:sz w:val="24"/>
                <w:szCs w:val="24"/>
              </w:rPr>
              <w:t>совета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1390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1425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1425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4240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юридические лица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 w:val="restart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Мероприятие 2</w:t>
            </w:r>
          </w:p>
        </w:tc>
        <w:tc>
          <w:tcPr>
            <w:tcW w:w="3402" w:type="dxa"/>
            <w:vMerge w:val="restart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Противодействие экстремис</w:t>
            </w:r>
            <w:r w:rsidRPr="009376FE">
              <w:rPr>
                <w:sz w:val="24"/>
                <w:szCs w:val="24"/>
              </w:rPr>
              <w:t>т</w:t>
            </w:r>
            <w:r w:rsidRPr="009376FE">
              <w:rPr>
                <w:sz w:val="24"/>
                <w:szCs w:val="24"/>
              </w:rPr>
              <w:t>ской и террористической де</w:t>
            </w:r>
            <w:r w:rsidRPr="009376FE">
              <w:rPr>
                <w:sz w:val="24"/>
                <w:szCs w:val="24"/>
              </w:rPr>
              <w:t>я</w:t>
            </w:r>
            <w:r w:rsidRPr="009376FE">
              <w:rPr>
                <w:sz w:val="24"/>
                <w:szCs w:val="24"/>
              </w:rPr>
              <w:t>тельности и з</w:t>
            </w:r>
            <w:r w:rsidRPr="009376FE">
              <w:rPr>
                <w:sz w:val="24"/>
                <w:szCs w:val="24"/>
              </w:rPr>
              <w:t>а</w:t>
            </w:r>
            <w:r w:rsidRPr="009376FE">
              <w:rPr>
                <w:sz w:val="24"/>
                <w:szCs w:val="24"/>
              </w:rPr>
              <w:t>щите населения от ЧС природного и техноге</w:t>
            </w:r>
            <w:r w:rsidRPr="009376FE">
              <w:rPr>
                <w:sz w:val="24"/>
                <w:szCs w:val="24"/>
              </w:rPr>
              <w:t>н</w:t>
            </w:r>
            <w:r w:rsidRPr="009376FE">
              <w:rPr>
                <w:sz w:val="24"/>
                <w:szCs w:val="24"/>
              </w:rPr>
              <w:t>ного характера</w:t>
            </w:r>
          </w:p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500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500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1500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</w:p>
        </w:tc>
      </w:tr>
      <w:tr w:rsidR="008C2816" w:rsidRPr="009376FE" w:rsidTr="00D97BE0">
        <w:trPr>
          <w:trHeight w:val="285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</w:tr>
      <w:tr w:rsidR="008C2816" w:rsidRPr="009376FE" w:rsidTr="00D97BE0">
        <w:trPr>
          <w:trHeight w:val="30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</w:tr>
      <w:tr w:rsidR="008C2816" w:rsidRPr="009376FE" w:rsidTr="00D97BE0">
        <w:trPr>
          <w:trHeight w:val="36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</w:tr>
      <w:tr w:rsidR="008C2816" w:rsidRPr="009376FE" w:rsidTr="00D97BE0">
        <w:trPr>
          <w:trHeight w:val="18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C60613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бюджет Леонтьевского сел</w:t>
            </w:r>
            <w:r w:rsidRPr="009376FE">
              <w:rPr>
                <w:sz w:val="24"/>
                <w:szCs w:val="24"/>
              </w:rPr>
              <w:t>ь</w:t>
            </w:r>
            <w:r w:rsidRPr="009376FE">
              <w:rPr>
                <w:sz w:val="24"/>
                <w:szCs w:val="24"/>
              </w:rPr>
              <w:t>совета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500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500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1500</w:t>
            </w:r>
          </w:p>
        </w:tc>
      </w:tr>
      <w:tr w:rsidR="008C2816" w:rsidRPr="009376FE" w:rsidTr="00D97BE0">
        <w:trPr>
          <w:trHeight w:val="150"/>
        </w:trPr>
        <w:tc>
          <w:tcPr>
            <w:tcW w:w="2268" w:type="dxa"/>
            <w:vMerge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C2816" w:rsidRPr="009376FE" w:rsidRDefault="008C2816" w:rsidP="00D97B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8C2816" w:rsidRPr="009376FE" w:rsidRDefault="008C2816" w:rsidP="00D97BE0">
            <w:pPr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юридические лица</w:t>
            </w:r>
          </w:p>
        </w:tc>
        <w:tc>
          <w:tcPr>
            <w:tcW w:w="1417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C2816" w:rsidRPr="009376FE" w:rsidRDefault="008C2816" w:rsidP="00D97BE0">
            <w:pPr>
              <w:jc w:val="center"/>
              <w:rPr>
                <w:sz w:val="24"/>
                <w:szCs w:val="24"/>
              </w:rPr>
            </w:pPr>
            <w:r w:rsidRPr="009376FE">
              <w:rPr>
                <w:sz w:val="24"/>
                <w:szCs w:val="24"/>
              </w:rPr>
              <w:t>-</w:t>
            </w:r>
          </w:p>
        </w:tc>
      </w:tr>
    </w:tbl>
    <w:p w:rsidR="008C2816" w:rsidRPr="009376FE" w:rsidRDefault="008C2816" w:rsidP="009B3E5C">
      <w:pPr>
        <w:rPr>
          <w:sz w:val="24"/>
          <w:szCs w:val="24"/>
        </w:rPr>
      </w:pPr>
    </w:p>
    <w:p w:rsidR="008C2816" w:rsidRPr="009376FE" w:rsidRDefault="008C2816" w:rsidP="009B3E5C">
      <w:pPr>
        <w:rPr>
          <w:sz w:val="24"/>
          <w:szCs w:val="24"/>
        </w:rPr>
      </w:pPr>
    </w:p>
    <w:tbl>
      <w:tblPr>
        <w:tblpPr w:leftFromText="180" w:rightFromText="180" w:vertAnchor="text" w:horzAnchor="margin" w:tblpY="22"/>
        <w:tblW w:w="0" w:type="auto"/>
        <w:tblLook w:val="00A0"/>
      </w:tblPr>
      <w:tblGrid>
        <w:gridCol w:w="7393"/>
        <w:gridCol w:w="7393"/>
      </w:tblGrid>
      <w:tr w:rsidR="008C2816" w:rsidRPr="009376FE" w:rsidTr="0051233C">
        <w:tc>
          <w:tcPr>
            <w:tcW w:w="7550" w:type="dxa"/>
          </w:tcPr>
          <w:p w:rsidR="008C2816" w:rsidRPr="009376FE" w:rsidRDefault="008C2816" w:rsidP="0051233C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7550" w:type="dxa"/>
          </w:tcPr>
          <w:p w:rsidR="008C2816" w:rsidRPr="009376FE" w:rsidRDefault="008C2816" w:rsidP="0051233C">
            <w:pPr>
              <w:rPr>
                <w:sz w:val="24"/>
                <w:szCs w:val="24"/>
              </w:rPr>
            </w:pPr>
          </w:p>
        </w:tc>
      </w:tr>
    </w:tbl>
    <w:p w:rsidR="008C2816" w:rsidRPr="009376FE" w:rsidRDefault="008C2816" w:rsidP="009B3E5C">
      <w:pPr>
        <w:rPr>
          <w:sz w:val="24"/>
          <w:szCs w:val="24"/>
        </w:rPr>
      </w:pPr>
    </w:p>
    <w:sectPr w:rsidR="008C2816" w:rsidRPr="009376FE" w:rsidSect="009B3E5C">
      <w:headerReference w:type="even" r:id="rId6"/>
      <w:headerReference w:type="default" r:id="rId7"/>
      <w:headerReference w:type="first" r:id="rId8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816" w:rsidRDefault="008C2816">
      <w:r>
        <w:separator/>
      </w:r>
    </w:p>
  </w:endnote>
  <w:endnote w:type="continuationSeparator" w:id="0">
    <w:p w:rsidR="008C2816" w:rsidRDefault="008C2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816" w:rsidRDefault="008C2816">
      <w:r>
        <w:separator/>
      </w:r>
    </w:p>
  </w:footnote>
  <w:footnote w:type="continuationSeparator" w:id="0">
    <w:p w:rsidR="008C2816" w:rsidRDefault="008C28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816" w:rsidRDefault="008C2816" w:rsidP="00AC35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2816" w:rsidRDefault="008C28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816" w:rsidRDefault="008C2816">
    <w:pPr>
      <w:pStyle w:val="Header"/>
    </w:pPr>
  </w:p>
  <w:p w:rsidR="008C2816" w:rsidRDefault="008C281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816" w:rsidRDefault="008C2816">
    <w:pPr>
      <w:pStyle w:val="Header"/>
    </w:pPr>
  </w:p>
  <w:p w:rsidR="008C2816" w:rsidRDefault="008C281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718"/>
    <w:rsid w:val="000025AB"/>
    <w:rsid w:val="00022447"/>
    <w:rsid w:val="0002320B"/>
    <w:rsid w:val="00025FC3"/>
    <w:rsid w:val="00031E42"/>
    <w:rsid w:val="00045770"/>
    <w:rsid w:val="00050AB0"/>
    <w:rsid w:val="000651CB"/>
    <w:rsid w:val="00070858"/>
    <w:rsid w:val="0007167D"/>
    <w:rsid w:val="000867EC"/>
    <w:rsid w:val="00095B1A"/>
    <w:rsid w:val="000B17D7"/>
    <w:rsid w:val="000B2AD0"/>
    <w:rsid w:val="000B2E72"/>
    <w:rsid w:val="000C3D0E"/>
    <w:rsid w:val="000C7F35"/>
    <w:rsid w:val="000D3EAC"/>
    <w:rsid w:val="000E60E7"/>
    <w:rsid w:val="0010146C"/>
    <w:rsid w:val="001057F0"/>
    <w:rsid w:val="001060D8"/>
    <w:rsid w:val="0012031D"/>
    <w:rsid w:val="00131A6A"/>
    <w:rsid w:val="00140605"/>
    <w:rsid w:val="001465C4"/>
    <w:rsid w:val="001521A9"/>
    <w:rsid w:val="0015376D"/>
    <w:rsid w:val="0015472C"/>
    <w:rsid w:val="001641F5"/>
    <w:rsid w:val="00176BAD"/>
    <w:rsid w:val="00184BB7"/>
    <w:rsid w:val="00185AA0"/>
    <w:rsid w:val="00192363"/>
    <w:rsid w:val="00197843"/>
    <w:rsid w:val="001A0489"/>
    <w:rsid w:val="001A1737"/>
    <w:rsid w:val="001A337A"/>
    <w:rsid w:val="001A772E"/>
    <w:rsid w:val="001C06D7"/>
    <w:rsid w:val="001C6C73"/>
    <w:rsid w:val="001D5860"/>
    <w:rsid w:val="001D7107"/>
    <w:rsid w:val="001E61EA"/>
    <w:rsid w:val="001F03B3"/>
    <w:rsid w:val="001F308F"/>
    <w:rsid w:val="001F5572"/>
    <w:rsid w:val="001F6B4A"/>
    <w:rsid w:val="00217FA2"/>
    <w:rsid w:val="00221B91"/>
    <w:rsid w:val="00226F68"/>
    <w:rsid w:val="00227CBB"/>
    <w:rsid w:val="00231178"/>
    <w:rsid w:val="002314C8"/>
    <w:rsid w:val="0023153A"/>
    <w:rsid w:val="002316A9"/>
    <w:rsid w:val="00232625"/>
    <w:rsid w:val="00235C94"/>
    <w:rsid w:val="0024191D"/>
    <w:rsid w:val="00250A8B"/>
    <w:rsid w:val="00252332"/>
    <w:rsid w:val="00253C73"/>
    <w:rsid w:val="00254AB8"/>
    <w:rsid w:val="00255947"/>
    <w:rsid w:val="00260949"/>
    <w:rsid w:val="0026327B"/>
    <w:rsid w:val="00267017"/>
    <w:rsid w:val="00280A7F"/>
    <w:rsid w:val="0028201D"/>
    <w:rsid w:val="002848E8"/>
    <w:rsid w:val="00285C2C"/>
    <w:rsid w:val="002A4E9F"/>
    <w:rsid w:val="002B009A"/>
    <w:rsid w:val="002B2F23"/>
    <w:rsid w:val="002B38F4"/>
    <w:rsid w:val="002B6E84"/>
    <w:rsid w:val="002C1106"/>
    <w:rsid w:val="002C2328"/>
    <w:rsid w:val="002C3FFC"/>
    <w:rsid w:val="002C643D"/>
    <w:rsid w:val="002D1A2B"/>
    <w:rsid w:val="002D3D11"/>
    <w:rsid w:val="002D4E4A"/>
    <w:rsid w:val="002D52A3"/>
    <w:rsid w:val="002E70A3"/>
    <w:rsid w:val="002F32A9"/>
    <w:rsid w:val="002F337D"/>
    <w:rsid w:val="00302F15"/>
    <w:rsid w:val="003076C5"/>
    <w:rsid w:val="0031161C"/>
    <w:rsid w:val="00316D88"/>
    <w:rsid w:val="00331338"/>
    <w:rsid w:val="00337529"/>
    <w:rsid w:val="0035425C"/>
    <w:rsid w:val="003554D4"/>
    <w:rsid w:val="00384067"/>
    <w:rsid w:val="00387BEF"/>
    <w:rsid w:val="00397475"/>
    <w:rsid w:val="003A0158"/>
    <w:rsid w:val="003A1180"/>
    <w:rsid w:val="003A2718"/>
    <w:rsid w:val="003A387D"/>
    <w:rsid w:val="003A67FB"/>
    <w:rsid w:val="003B0CF5"/>
    <w:rsid w:val="003B29E1"/>
    <w:rsid w:val="003C0C7C"/>
    <w:rsid w:val="003C6A57"/>
    <w:rsid w:val="003D3EDF"/>
    <w:rsid w:val="003D7231"/>
    <w:rsid w:val="003E6DB5"/>
    <w:rsid w:val="003F0705"/>
    <w:rsid w:val="004124E3"/>
    <w:rsid w:val="00426674"/>
    <w:rsid w:val="00453595"/>
    <w:rsid w:val="00457220"/>
    <w:rsid w:val="0046038E"/>
    <w:rsid w:val="004624F8"/>
    <w:rsid w:val="004640A9"/>
    <w:rsid w:val="00471540"/>
    <w:rsid w:val="0048119B"/>
    <w:rsid w:val="004966F7"/>
    <w:rsid w:val="004B0FF2"/>
    <w:rsid w:val="004B5618"/>
    <w:rsid w:val="004B78D3"/>
    <w:rsid w:val="004C0BD2"/>
    <w:rsid w:val="004C3DEC"/>
    <w:rsid w:val="004C50E2"/>
    <w:rsid w:val="004C6BF3"/>
    <w:rsid w:val="004D6CFE"/>
    <w:rsid w:val="004D7D44"/>
    <w:rsid w:val="004E0658"/>
    <w:rsid w:val="004E324B"/>
    <w:rsid w:val="004E5618"/>
    <w:rsid w:val="004F73DC"/>
    <w:rsid w:val="00501F4C"/>
    <w:rsid w:val="0051233C"/>
    <w:rsid w:val="00513D88"/>
    <w:rsid w:val="00515B46"/>
    <w:rsid w:val="00534CE1"/>
    <w:rsid w:val="00575B31"/>
    <w:rsid w:val="00577F7E"/>
    <w:rsid w:val="00594144"/>
    <w:rsid w:val="00594BA6"/>
    <w:rsid w:val="0059759F"/>
    <w:rsid w:val="005A6944"/>
    <w:rsid w:val="005B5857"/>
    <w:rsid w:val="005B7FB3"/>
    <w:rsid w:val="005D13F1"/>
    <w:rsid w:val="005E15C2"/>
    <w:rsid w:val="005E5604"/>
    <w:rsid w:val="005F2FE8"/>
    <w:rsid w:val="00600AA4"/>
    <w:rsid w:val="00604777"/>
    <w:rsid w:val="0060502E"/>
    <w:rsid w:val="006261D8"/>
    <w:rsid w:val="006269C0"/>
    <w:rsid w:val="00636619"/>
    <w:rsid w:val="00641EA0"/>
    <w:rsid w:val="00652F55"/>
    <w:rsid w:val="006810E6"/>
    <w:rsid w:val="00682BE5"/>
    <w:rsid w:val="00687619"/>
    <w:rsid w:val="00687810"/>
    <w:rsid w:val="00690F83"/>
    <w:rsid w:val="006919EC"/>
    <w:rsid w:val="006A1B47"/>
    <w:rsid w:val="006A59C1"/>
    <w:rsid w:val="006B500F"/>
    <w:rsid w:val="006C065C"/>
    <w:rsid w:val="006C1B94"/>
    <w:rsid w:val="006C3587"/>
    <w:rsid w:val="006C4F1F"/>
    <w:rsid w:val="006D7626"/>
    <w:rsid w:val="006E14E8"/>
    <w:rsid w:val="006E682B"/>
    <w:rsid w:val="006F3AA2"/>
    <w:rsid w:val="006F3EE1"/>
    <w:rsid w:val="006F3F50"/>
    <w:rsid w:val="006F4203"/>
    <w:rsid w:val="006F501F"/>
    <w:rsid w:val="0070209E"/>
    <w:rsid w:val="00706BE3"/>
    <w:rsid w:val="00711020"/>
    <w:rsid w:val="00713A16"/>
    <w:rsid w:val="0071563F"/>
    <w:rsid w:val="00725261"/>
    <w:rsid w:val="00733494"/>
    <w:rsid w:val="00740024"/>
    <w:rsid w:val="00745327"/>
    <w:rsid w:val="0075213B"/>
    <w:rsid w:val="00753684"/>
    <w:rsid w:val="007538BA"/>
    <w:rsid w:val="00755193"/>
    <w:rsid w:val="00755DEB"/>
    <w:rsid w:val="0076249F"/>
    <w:rsid w:val="007639D4"/>
    <w:rsid w:val="007666B4"/>
    <w:rsid w:val="0077158F"/>
    <w:rsid w:val="0077205C"/>
    <w:rsid w:val="0077706F"/>
    <w:rsid w:val="00785D0E"/>
    <w:rsid w:val="0079683C"/>
    <w:rsid w:val="007A03AE"/>
    <w:rsid w:val="007A0740"/>
    <w:rsid w:val="007A5460"/>
    <w:rsid w:val="007B517E"/>
    <w:rsid w:val="007E1C15"/>
    <w:rsid w:val="007E4656"/>
    <w:rsid w:val="007E6B19"/>
    <w:rsid w:val="007F0694"/>
    <w:rsid w:val="00816AD1"/>
    <w:rsid w:val="0082079C"/>
    <w:rsid w:val="00820950"/>
    <w:rsid w:val="00824EA4"/>
    <w:rsid w:val="008301B3"/>
    <w:rsid w:val="00831BE6"/>
    <w:rsid w:val="0083760A"/>
    <w:rsid w:val="0084084D"/>
    <w:rsid w:val="00861AE0"/>
    <w:rsid w:val="008672A7"/>
    <w:rsid w:val="00870713"/>
    <w:rsid w:val="008777AC"/>
    <w:rsid w:val="00886A65"/>
    <w:rsid w:val="00891E8F"/>
    <w:rsid w:val="00892A46"/>
    <w:rsid w:val="00896A25"/>
    <w:rsid w:val="008A22AD"/>
    <w:rsid w:val="008A3A1B"/>
    <w:rsid w:val="008B7DB1"/>
    <w:rsid w:val="008C2816"/>
    <w:rsid w:val="008C5376"/>
    <w:rsid w:val="008D20FC"/>
    <w:rsid w:val="008D7508"/>
    <w:rsid w:val="008E2500"/>
    <w:rsid w:val="008E304A"/>
    <w:rsid w:val="008E5FDA"/>
    <w:rsid w:val="008E6977"/>
    <w:rsid w:val="008E6B2A"/>
    <w:rsid w:val="008F3B54"/>
    <w:rsid w:val="009114E9"/>
    <w:rsid w:val="00912597"/>
    <w:rsid w:val="00913B79"/>
    <w:rsid w:val="009322D4"/>
    <w:rsid w:val="009376FE"/>
    <w:rsid w:val="009437C8"/>
    <w:rsid w:val="0094638A"/>
    <w:rsid w:val="009464D8"/>
    <w:rsid w:val="0094785F"/>
    <w:rsid w:val="00954367"/>
    <w:rsid w:val="00955DBB"/>
    <w:rsid w:val="00962853"/>
    <w:rsid w:val="00965285"/>
    <w:rsid w:val="00980174"/>
    <w:rsid w:val="0098284E"/>
    <w:rsid w:val="00990597"/>
    <w:rsid w:val="00990878"/>
    <w:rsid w:val="00993445"/>
    <w:rsid w:val="009A4032"/>
    <w:rsid w:val="009B3E5C"/>
    <w:rsid w:val="009C7FBD"/>
    <w:rsid w:val="009C7FC0"/>
    <w:rsid w:val="009D23FB"/>
    <w:rsid w:val="009D262B"/>
    <w:rsid w:val="009E105F"/>
    <w:rsid w:val="009E5B21"/>
    <w:rsid w:val="009E62C1"/>
    <w:rsid w:val="009F2618"/>
    <w:rsid w:val="00A13BAE"/>
    <w:rsid w:val="00A156F5"/>
    <w:rsid w:val="00A22863"/>
    <w:rsid w:val="00A33460"/>
    <w:rsid w:val="00A35F30"/>
    <w:rsid w:val="00A3632E"/>
    <w:rsid w:val="00A374E0"/>
    <w:rsid w:val="00A44F37"/>
    <w:rsid w:val="00A44FF3"/>
    <w:rsid w:val="00A50727"/>
    <w:rsid w:val="00A51448"/>
    <w:rsid w:val="00A54D26"/>
    <w:rsid w:val="00A64DF9"/>
    <w:rsid w:val="00A67D2F"/>
    <w:rsid w:val="00A71096"/>
    <w:rsid w:val="00A71A69"/>
    <w:rsid w:val="00A73891"/>
    <w:rsid w:val="00A83123"/>
    <w:rsid w:val="00A84D2E"/>
    <w:rsid w:val="00A93CEC"/>
    <w:rsid w:val="00A95B13"/>
    <w:rsid w:val="00AA4682"/>
    <w:rsid w:val="00AA636D"/>
    <w:rsid w:val="00AA6CCF"/>
    <w:rsid w:val="00AB4CAE"/>
    <w:rsid w:val="00AB58E0"/>
    <w:rsid w:val="00AC1BC3"/>
    <w:rsid w:val="00AC3567"/>
    <w:rsid w:val="00AD25DF"/>
    <w:rsid w:val="00AD7ABD"/>
    <w:rsid w:val="00AE0628"/>
    <w:rsid w:val="00AE0B59"/>
    <w:rsid w:val="00AE52D5"/>
    <w:rsid w:val="00B009B2"/>
    <w:rsid w:val="00B06AFA"/>
    <w:rsid w:val="00B1162A"/>
    <w:rsid w:val="00B1204B"/>
    <w:rsid w:val="00B12C1E"/>
    <w:rsid w:val="00B2040C"/>
    <w:rsid w:val="00B220AC"/>
    <w:rsid w:val="00B22967"/>
    <w:rsid w:val="00B26750"/>
    <w:rsid w:val="00B34264"/>
    <w:rsid w:val="00B464AD"/>
    <w:rsid w:val="00B56B8D"/>
    <w:rsid w:val="00B60C95"/>
    <w:rsid w:val="00B63BBC"/>
    <w:rsid w:val="00B63D6D"/>
    <w:rsid w:val="00B65817"/>
    <w:rsid w:val="00B66BF8"/>
    <w:rsid w:val="00B73B63"/>
    <w:rsid w:val="00B73D25"/>
    <w:rsid w:val="00B75388"/>
    <w:rsid w:val="00B80754"/>
    <w:rsid w:val="00B8476B"/>
    <w:rsid w:val="00B85ECD"/>
    <w:rsid w:val="00B87D9D"/>
    <w:rsid w:val="00B9061A"/>
    <w:rsid w:val="00B92599"/>
    <w:rsid w:val="00BA1E7F"/>
    <w:rsid w:val="00BA7429"/>
    <w:rsid w:val="00BB055C"/>
    <w:rsid w:val="00BB335B"/>
    <w:rsid w:val="00BB50AE"/>
    <w:rsid w:val="00BB6004"/>
    <w:rsid w:val="00BB6381"/>
    <w:rsid w:val="00BC0D90"/>
    <w:rsid w:val="00BC34CA"/>
    <w:rsid w:val="00BD42BA"/>
    <w:rsid w:val="00BD7EB9"/>
    <w:rsid w:val="00BE16DB"/>
    <w:rsid w:val="00BE3F69"/>
    <w:rsid w:val="00BF2AC1"/>
    <w:rsid w:val="00BF4957"/>
    <w:rsid w:val="00BF4BC3"/>
    <w:rsid w:val="00C004CB"/>
    <w:rsid w:val="00C05378"/>
    <w:rsid w:val="00C109CF"/>
    <w:rsid w:val="00C11649"/>
    <w:rsid w:val="00C239DA"/>
    <w:rsid w:val="00C23C84"/>
    <w:rsid w:val="00C32A03"/>
    <w:rsid w:val="00C3734F"/>
    <w:rsid w:val="00C45478"/>
    <w:rsid w:val="00C52B3B"/>
    <w:rsid w:val="00C60613"/>
    <w:rsid w:val="00C67633"/>
    <w:rsid w:val="00C70D0F"/>
    <w:rsid w:val="00C7295D"/>
    <w:rsid w:val="00C75D93"/>
    <w:rsid w:val="00C777CE"/>
    <w:rsid w:val="00C86F5C"/>
    <w:rsid w:val="00C87DCD"/>
    <w:rsid w:val="00C920C0"/>
    <w:rsid w:val="00C94E2C"/>
    <w:rsid w:val="00C95998"/>
    <w:rsid w:val="00CA40C6"/>
    <w:rsid w:val="00CA4888"/>
    <w:rsid w:val="00CB6394"/>
    <w:rsid w:val="00CC2B95"/>
    <w:rsid w:val="00CC3EA7"/>
    <w:rsid w:val="00CC4866"/>
    <w:rsid w:val="00CC5CEF"/>
    <w:rsid w:val="00CC5EF3"/>
    <w:rsid w:val="00CD5568"/>
    <w:rsid w:val="00CD6AFD"/>
    <w:rsid w:val="00CE2C55"/>
    <w:rsid w:val="00CF125B"/>
    <w:rsid w:val="00CF4F0E"/>
    <w:rsid w:val="00D056C6"/>
    <w:rsid w:val="00D06ECD"/>
    <w:rsid w:val="00D10944"/>
    <w:rsid w:val="00D11063"/>
    <w:rsid w:val="00D1192B"/>
    <w:rsid w:val="00D141BA"/>
    <w:rsid w:val="00D15E43"/>
    <w:rsid w:val="00D2324B"/>
    <w:rsid w:val="00D23E56"/>
    <w:rsid w:val="00D3454A"/>
    <w:rsid w:val="00D3571B"/>
    <w:rsid w:val="00D41E28"/>
    <w:rsid w:val="00D43681"/>
    <w:rsid w:val="00D50A53"/>
    <w:rsid w:val="00D53267"/>
    <w:rsid w:val="00D80044"/>
    <w:rsid w:val="00D87956"/>
    <w:rsid w:val="00D87E18"/>
    <w:rsid w:val="00D974F6"/>
    <w:rsid w:val="00D97BE0"/>
    <w:rsid w:val="00DA519D"/>
    <w:rsid w:val="00DB2EAE"/>
    <w:rsid w:val="00DB678D"/>
    <w:rsid w:val="00DC085F"/>
    <w:rsid w:val="00DC2509"/>
    <w:rsid w:val="00DC4345"/>
    <w:rsid w:val="00DD13E6"/>
    <w:rsid w:val="00DD581E"/>
    <w:rsid w:val="00DE0553"/>
    <w:rsid w:val="00DE1B60"/>
    <w:rsid w:val="00DE46F2"/>
    <w:rsid w:val="00DF5DF3"/>
    <w:rsid w:val="00E003E7"/>
    <w:rsid w:val="00E00BAA"/>
    <w:rsid w:val="00E16E4A"/>
    <w:rsid w:val="00E17EF3"/>
    <w:rsid w:val="00E27A0B"/>
    <w:rsid w:val="00E359CE"/>
    <w:rsid w:val="00E361E7"/>
    <w:rsid w:val="00E40FFC"/>
    <w:rsid w:val="00E521E0"/>
    <w:rsid w:val="00E522FE"/>
    <w:rsid w:val="00E65276"/>
    <w:rsid w:val="00E81B6C"/>
    <w:rsid w:val="00E82E78"/>
    <w:rsid w:val="00EA57E1"/>
    <w:rsid w:val="00EA6AC7"/>
    <w:rsid w:val="00EA6BCA"/>
    <w:rsid w:val="00EB1B4C"/>
    <w:rsid w:val="00EB58B1"/>
    <w:rsid w:val="00EB6A81"/>
    <w:rsid w:val="00EB70D3"/>
    <w:rsid w:val="00EC0EBF"/>
    <w:rsid w:val="00EC0EE0"/>
    <w:rsid w:val="00ED0901"/>
    <w:rsid w:val="00EE0ED9"/>
    <w:rsid w:val="00EE1D23"/>
    <w:rsid w:val="00EF0696"/>
    <w:rsid w:val="00EF64F7"/>
    <w:rsid w:val="00EF785A"/>
    <w:rsid w:val="00F02A8D"/>
    <w:rsid w:val="00F0644D"/>
    <w:rsid w:val="00F07964"/>
    <w:rsid w:val="00F11688"/>
    <w:rsid w:val="00F1322F"/>
    <w:rsid w:val="00F205CA"/>
    <w:rsid w:val="00F25FE9"/>
    <w:rsid w:val="00F265BE"/>
    <w:rsid w:val="00F26969"/>
    <w:rsid w:val="00F3068C"/>
    <w:rsid w:val="00F377F3"/>
    <w:rsid w:val="00F54267"/>
    <w:rsid w:val="00F6077F"/>
    <w:rsid w:val="00F61694"/>
    <w:rsid w:val="00F6432F"/>
    <w:rsid w:val="00F65621"/>
    <w:rsid w:val="00F71E54"/>
    <w:rsid w:val="00F73C5D"/>
    <w:rsid w:val="00F8121E"/>
    <w:rsid w:val="00F83A57"/>
    <w:rsid w:val="00F840F3"/>
    <w:rsid w:val="00F9041E"/>
    <w:rsid w:val="00FA558B"/>
    <w:rsid w:val="00FA679D"/>
    <w:rsid w:val="00FB6A40"/>
    <w:rsid w:val="00FC33DC"/>
    <w:rsid w:val="00FC7EF1"/>
    <w:rsid w:val="00FD5A91"/>
    <w:rsid w:val="00FE4688"/>
    <w:rsid w:val="00FF249B"/>
    <w:rsid w:val="00FF2576"/>
    <w:rsid w:val="00FF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718"/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1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harCharCharChar1">
    <w:name w:val="Знак Знак Char Char Знак Знак Char Char Знак Знак Знак1 Знак Знак Знак Знак"/>
    <w:basedOn w:val="Normal"/>
    <w:uiPriority w:val="99"/>
    <w:rsid w:val="003A27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oSpacing">
    <w:name w:val="No Spacing"/>
    <w:uiPriority w:val="99"/>
    <w:qFormat/>
    <w:rsid w:val="003A2718"/>
    <w:rPr>
      <w:rFonts w:ascii="Calibri" w:hAnsi="Calibri"/>
    </w:rPr>
  </w:style>
  <w:style w:type="paragraph" w:customStyle="1" w:styleId="a">
    <w:name w:val="Знак"/>
    <w:basedOn w:val="Normal"/>
    <w:uiPriority w:val="99"/>
    <w:rsid w:val="003A2718"/>
    <w:pPr>
      <w:widowControl w:val="0"/>
      <w:adjustRightInd w:val="0"/>
      <w:spacing w:after="160" w:line="240" w:lineRule="exact"/>
      <w:jc w:val="center"/>
    </w:pPr>
    <w:rPr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D2324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25FE9"/>
    <w:rPr>
      <w:rFonts w:cs="Times New Roman"/>
      <w:sz w:val="28"/>
      <w:szCs w:val="28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D2324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2324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0D21"/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A77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D21"/>
    <w:rPr>
      <w:sz w:val="0"/>
      <w:szCs w:val="0"/>
    </w:rPr>
  </w:style>
  <w:style w:type="table" w:styleId="TableGrid">
    <w:name w:val="Table Grid"/>
    <w:basedOn w:val="TableNormal"/>
    <w:uiPriority w:val="99"/>
    <w:rsid w:val="001A048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D7231"/>
    <w:pPr>
      <w:autoSpaceDE w:val="0"/>
      <w:autoSpaceDN w:val="0"/>
      <w:adjustRightInd w:val="0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30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10</Pages>
  <Words>1535</Words>
  <Characters>8753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Juravleva</dc:creator>
  <cp:keywords/>
  <dc:description/>
  <cp:lastModifiedBy>Пользователь</cp:lastModifiedBy>
  <cp:revision>8</cp:revision>
  <cp:lastPrinted>2013-11-18T06:56:00Z</cp:lastPrinted>
  <dcterms:created xsi:type="dcterms:W3CDTF">2013-10-21T04:59:00Z</dcterms:created>
  <dcterms:modified xsi:type="dcterms:W3CDTF">2013-11-18T06:56:00Z</dcterms:modified>
</cp:coreProperties>
</file>